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2888" w:rsidR="002C6CC0" w:rsidP="00CA04D6" w:rsidRDefault="00DA1084" w14:paraId="bcff8f1" w14:textId="bcff8f1">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St</w:t>
      </w:r>
      <w:r w:rsidRPr="00AC2888" w:rsidR="006F60AA">
        <w:rPr>
          <w:rFonts w:ascii="Arial" w:hAnsi="Arial" w:cs="Arial"/>
          <w:sz w:val="24"/>
          <w:szCs w:val="24"/>
        </w:rPr>
        <w:t>-</w:t>
      </w:r>
      <w:r w:rsidR="00147544">
        <w:rPr>
          <w:rFonts w:ascii="Arial" w:hAnsi="Arial" w:cs="Arial"/>
          <w:sz w:val="24"/>
          <w:szCs w:val="24"/>
        </w:rPr>
        <w:t>643/2023</w:t>
      </w:r>
      <w:r w:rsidR="00886840">
        <w:rPr>
          <w:rFonts w:ascii="Arial" w:hAnsi="Arial" w:cs="Arial"/>
          <w:sz w:val="24"/>
          <w:szCs w:val="24"/>
        </w:rPr>
        <w:t>-</w:t>
      </w:r>
      <w:r w:rsidR="00216051">
        <w:rPr>
          <w:rFonts w:ascii="Arial" w:hAnsi="Arial" w:cs="Arial"/>
          <w:sz w:val="24"/>
          <w:szCs w:val="24"/>
        </w:rPr>
        <w:t>29,30</w:t>
      </w: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216051">
        <w:rPr>
          <w:rFonts w:ascii="Arial" w:hAnsi="Arial" w:cs="Arial"/>
          <w:sz w:val="24"/>
          <w:szCs w:val="24"/>
        </w:rPr>
        <w:t>2</w:t>
      </w:r>
      <w:r w:rsidR="00AD6D11">
        <w:rPr>
          <w:rFonts w:ascii="Arial" w:hAnsi="Arial" w:cs="Arial"/>
          <w:sz w:val="24"/>
          <w:szCs w:val="24"/>
        </w:rPr>
        <w:t>1</w:t>
      </w:r>
      <w:r w:rsidR="00216051">
        <w:rPr>
          <w:rFonts w:ascii="Arial" w:hAnsi="Arial" w:cs="Arial"/>
          <w:sz w:val="24"/>
          <w:szCs w:val="24"/>
        </w:rPr>
        <w:t>. svibnja</w:t>
      </w:r>
      <w:r w:rsidR="00684D78">
        <w:rPr>
          <w:rFonts w:ascii="Arial" w:hAnsi="Arial" w:cs="Arial"/>
          <w:sz w:val="24"/>
          <w:szCs w:val="24"/>
        </w:rPr>
        <w:t xml:space="preserve"> </w:t>
      </w:r>
      <w:r w:rsidRPr="00AC2888" w:rsidR="00F54A8B">
        <w:rPr>
          <w:rFonts w:ascii="Arial" w:hAnsi="Arial" w:cs="Arial"/>
          <w:sz w:val="24"/>
          <w:szCs w:val="24"/>
        </w:rPr>
        <w:t>202</w:t>
      </w:r>
      <w:r w:rsidR="00684D78">
        <w:rPr>
          <w:rFonts w:ascii="Arial" w:hAnsi="Arial" w:cs="Arial"/>
          <w:sz w:val="24"/>
          <w:szCs w:val="24"/>
        </w:rPr>
        <w:t>4</w:t>
      </w:r>
      <w:r w:rsidRPr="00AC2888">
        <w:rPr>
          <w:rFonts w:ascii="Arial" w:hAnsi="Arial" w:cs="Arial"/>
          <w:sz w:val="24"/>
          <w:szCs w:val="24"/>
        </w:rPr>
        <w:t>.</w:t>
      </w:r>
    </w:p>
    <w:p w:rsidRPr="00674DB2" w:rsidR="00684D78" w:rsidP="00684D78" w:rsidRDefault="00684D78">
      <w:pPr>
        <w:jc w:val="center"/>
        <w:rPr>
          <w:rFonts w:ascii="Arial" w:hAnsi="Arial" w:cs="Arial"/>
          <w:sz w:val="24"/>
          <w:szCs w:val="24"/>
        </w:rPr>
      </w:pPr>
      <w:r w:rsidRPr="00674DB2">
        <w:rPr>
          <w:rFonts w:ascii="Arial" w:hAnsi="Arial" w:cs="Arial"/>
          <w:sz w:val="24"/>
          <w:szCs w:val="24"/>
        </w:rPr>
        <w:t>s ispitnog i izvještajnog ročišta</w:t>
      </w:r>
    </w:p>
    <w:p w:rsidRPr="00674DB2" w:rsidR="00684D78" w:rsidP="00684D78" w:rsidRDefault="00684D78">
      <w:pPr>
        <w:jc w:val="center"/>
        <w:rPr>
          <w:rFonts w:ascii="Arial" w:hAnsi="Arial" w:cs="Arial"/>
          <w:sz w:val="24"/>
          <w:szCs w:val="24"/>
        </w:rPr>
      </w:pPr>
      <w:r w:rsidRPr="00674DB2">
        <w:rPr>
          <w:rFonts w:ascii="Arial" w:hAnsi="Arial" w:cs="Arial"/>
          <w:color w:val="000000"/>
          <w:sz w:val="24"/>
          <w:szCs w:val="24"/>
        </w:rPr>
        <w:t>sastavljen kod Trgovačkog suda u Osijeku, Stalna služba u Slavonskom Brodu,</w:t>
      </w:r>
    </w:p>
    <w:p w:rsidR="00684D78" w:rsidP="008E031F" w:rsidRDefault="00684D78">
      <w:pPr>
        <w:jc w:val="center"/>
        <w:rPr>
          <w:rFonts w:ascii="Arial" w:hAnsi="Arial" w:cs="Arial"/>
          <w:color w:val="000000"/>
          <w:sz w:val="24"/>
          <w:szCs w:val="24"/>
        </w:rPr>
      </w:pPr>
      <w:r w:rsidRPr="00674DB2">
        <w:rPr>
          <w:rFonts w:ascii="Arial" w:hAnsi="Arial" w:cs="Arial"/>
          <w:color w:val="000000"/>
          <w:sz w:val="24"/>
          <w:szCs w:val="24"/>
        </w:rPr>
        <w:t>u postupku stečaja nad stečajnim dužnikom</w:t>
      </w:r>
    </w:p>
    <w:p w:rsidR="008E031F" w:rsidP="008E031F" w:rsidRDefault="008E031F">
      <w:pPr>
        <w:jc w:val="center"/>
        <w:rPr>
          <w:rFonts w:ascii="Arial" w:hAnsi="Arial" w:cs="Arial"/>
        </w:rPr>
      </w:pPr>
    </w:p>
    <w:p w:rsidR="00684D78" w:rsidP="00216051" w:rsidRDefault="00684D78">
      <w:pPr>
        <w:ind w:left="3540" w:firstLine="708"/>
        <w:rPr>
          <w:rFonts w:ascii="Arial" w:hAnsi="Arial" w:cs="Arial"/>
          <w:color w:val="000000"/>
          <w:sz w:val="24"/>
          <w:szCs w:val="24"/>
        </w:rPr>
      </w:pPr>
      <w:r w:rsidRPr="00674DB2">
        <w:rPr>
          <w:rFonts w:ascii="Arial" w:hAnsi="Arial" w:cs="Arial"/>
          <w:color w:val="000000"/>
          <w:sz w:val="24"/>
          <w:szCs w:val="24"/>
        </w:rPr>
        <w:t xml:space="preserve">Stečajni dužnik: </w:t>
      </w:r>
    </w:p>
    <w:p w:rsidRPr="00147544" w:rsidR="00147544" w:rsidP="00147544" w:rsidRDefault="003D2D94">
      <w:pPr>
        <w:ind w:left="4248"/>
        <w:rPr>
          <w:rFonts w:ascii="Arial" w:hAnsi="Arial" w:cs="Arial"/>
          <w:sz w:val="24"/>
          <w:szCs w:val="24"/>
        </w:rPr>
      </w:pPr>
      <w:r>
        <w:rPr>
          <w:rFonts w:ascii="Arial" w:hAnsi="Arial" w:cs="Arial"/>
          <w:sz w:val="24"/>
          <w:szCs w:val="24"/>
        </w:rPr>
        <w:t>BRAVARIJA ANDRIČEVIĆ j.d.o.o.u stečaju,</w:t>
      </w:r>
      <w:r w:rsidRPr="00147544" w:rsidR="00147544">
        <w:rPr>
          <w:rFonts w:ascii="Arial" w:hAnsi="Arial" w:cs="Arial"/>
          <w:sz w:val="24"/>
          <w:szCs w:val="24"/>
        </w:rPr>
        <w:t xml:space="preserve"> Vinkovci, Gospodarska ulica 8, OIB 69290622559</w:t>
      </w:r>
    </w:p>
    <w:p w:rsidRPr="008C2FA3" w:rsidR="006F60AA" w:rsidP="001009D9" w:rsidRDefault="006F60AA">
      <w:pPr>
        <w:rPr>
          <w:rFonts w:ascii="Arial" w:hAnsi="Arial" w:cs="Arial"/>
          <w:sz w:val="24"/>
          <w:szCs w:val="24"/>
        </w:rPr>
      </w:pPr>
      <w:r w:rsidRPr="008C2FA3">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4A672E">
      <w:pPr>
        <w:jc w:val="both"/>
        <w:rPr>
          <w:rFonts w:ascii="Arial" w:hAnsi="Arial" w:cs="Arial"/>
          <w:sz w:val="24"/>
          <w:szCs w:val="24"/>
        </w:rPr>
      </w:pPr>
      <w:r>
        <w:rPr>
          <w:rFonts w:ascii="Arial" w:hAnsi="Arial" w:cs="Arial"/>
          <w:sz w:val="24"/>
          <w:szCs w:val="24"/>
        </w:rPr>
        <w:t>Marija Đurin</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0048272E" w:rsidP="0048272E" w:rsidRDefault="0048272E">
      <w:pPr>
        <w:rPr>
          <w:rFonts w:ascii="Arial" w:hAnsi="Arial" w:cs="Arial"/>
          <w:color w:val="000000"/>
          <w:sz w:val="24"/>
          <w:szCs w:val="24"/>
        </w:rPr>
      </w:pPr>
      <w:r w:rsidRPr="00674DB2">
        <w:rPr>
          <w:rFonts w:ascii="Arial" w:hAnsi="Arial" w:cs="Arial"/>
          <w:color w:val="000000"/>
          <w:sz w:val="24"/>
          <w:szCs w:val="24"/>
        </w:rPr>
        <w:t>Vrijeme početka</w:t>
      </w:r>
      <w:r w:rsidR="001D2931">
        <w:rPr>
          <w:rFonts w:ascii="Arial" w:hAnsi="Arial" w:cs="Arial"/>
          <w:color w:val="000000"/>
          <w:sz w:val="24"/>
          <w:szCs w:val="24"/>
        </w:rPr>
        <w:t xml:space="preserve"> ispitnog ročišta</w:t>
      </w:r>
      <w:r w:rsidRPr="00674DB2">
        <w:rPr>
          <w:rFonts w:ascii="Arial" w:hAnsi="Arial" w:cs="Arial"/>
          <w:color w:val="000000"/>
          <w:sz w:val="24"/>
          <w:szCs w:val="24"/>
        </w:rPr>
        <w:t xml:space="preserve">: u </w:t>
      </w:r>
      <w:r w:rsidR="006C20EB">
        <w:rPr>
          <w:rFonts w:ascii="Arial" w:hAnsi="Arial" w:cs="Arial"/>
          <w:color w:val="000000"/>
          <w:sz w:val="24"/>
          <w:szCs w:val="24"/>
        </w:rPr>
        <w:t>11:00</w:t>
      </w:r>
      <w:r w:rsidR="007060CA">
        <w:rPr>
          <w:rFonts w:ascii="Arial" w:hAnsi="Arial" w:cs="Arial"/>
          <w:color w:val="000000"/>
          <w:sz w:val="24"/>
          <w:szCs w:val="24"/>
        </w:rPr>
        <w:t xml:space="preserve"> sati.</w:t>
      </w:r>
    </w:p>
    <w:p w:rsidR="007060CA" w:rsidP="0048272E" w:rsidRDefault="007060CA">
      <w:pPr>
        <w:rPr>
          <w:rFonts w:ascii="Arial" w:hAnsi="Arial" w:cs="Arial"/>
          <w:sz w:val="24"/>
          <w:szCs w:val="24"/>
        </w:rPr>
      </w:pPr>
    </w:p>
    <w:p w:rsidRPr="00674DB2" w:rsidR="007060CA" w:rsidP="0048272E" w:rsidRDefault="007060CA">
      <w:pPr>
        <w:rPr>
          <w:rFonts w:ascii="Arial" w:hAnsi="Arial" w:cs="Arial"/>
          <w:sz w:val="24"/>
          <w:szCs w:val="24"/>
        </w:rPr>
      </w:pPr>
      <w:r>
        <w:rPr>
          <w:rFonts w:ascii="Arial" w:hAnsi="Arial" w:cs="Arial"/>
          <w:sz w:val="24"/>
          <w:szCs w:val="24"/>
        </w:rPr>
        <w:t>Utvrđuje se da su pristupili:</w:t>
      </w:r>
    </w:p>
    <w:p w:rsidR="007060CA" w:rsidP="00C12534" w:rsidRDefault="00B32330">
      <w:pPr>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004B00FE">
        <w:rPr>
          <w:rFonts w:ascii="Arial" w:hAnsi="Arial" w:cs="Arial"/>
          <w:sz w:val="24"/>
          <w:szCs w:val="24"/>
        </w:rPr>
        <w:t>:</w:t>
      </w:r>
      <w:r w:rsidR="00650E2A">
        <w:rPr>
          <w:rFonts w:ascii="Arial" w:hAnsi="Arial" w:cs="Arial"/>
          <w:sz w:val="24"/>
          <w:szCs w:val="24"/>
        </w:rPr>
        <w:t xml:space="preserve"> </w:t>
      </w:r>
      <w:r w:rsidR="00C804AE">
        <w:rPr>
          <w:rFonts w:ascii="Arial" w:hAnsi="Arial" w:cs="Arial"/>
          <w:sz w:val="24"/>
          <w:szCs w:val="24"/>
        </w:rPr>
        <w:t>stečajni upravitelj Marko Plavetić</w:t>
      </w:r>
    </w:p>
    <w:p w:rsidR="00684D78" w:rsidP="00684D78" w:rsidRDefault="00684D78">
      <w:pPr>
        <w:rPr>
          <w:rFonts w:ascii="Arial" w:hAnsi="Arial" w:cs="Arial"/>
          <w:sz w:val="24"/>
          <w:szCs w:val="24"/>
        </w:rPr>
      </w:pPr>
      <w:r w:rsidRPr="007E042C">
        <w:rPr>
          <w:rFonts w:ascii="Arial" w:hAnsi="Arial" w:cs="Arial"/>
          <w:sz w:val="24"/>
          <w:szCs w:val="24"/>
        </w:rPr>
        <w:t xml:space="preserve">Za vjerovnika: </w:t>
      </w:r>
      <w:r w:rsidR="00841076">
        <w:rPr>
          <w:rFonts w:ascii="Arial" w:hAnsi="Arial" w:cs="Arial"/>
          <w:sz w:val="24"/>
          <w:szCs w:val="24"/>
        </w:rPr>
        <w:t>RH,</w:t>
      </w:r>
      <w:r w:rsidR="00625E83">
        <w:rPr>
          <w:rFonts w:ascii="Arial" w:hAnsi="Arial" w:cs="Arial"/>
          <w:sz w:val="24"/>
          <w:szCs w:val="24"/>
        </w:rPr>
        <w:t xml:space="preserve"> </w:t>
      </w:r>
      <w:r w:rsidR="00841076">
        <w:rPr>
          <w:rFonts w:ascii="Arial" w:hAnsi="Arial" w:cs="Arial"/>
          <w:sz w:val="24"/>
          <w:szCs w:val="24"/>
        </w:rPr>
        <w:t>Ministarstvo financija, Porezna uprava -</w:t>
      </w:r>
      <w:r>
        <w:rPr>
          <w:rFonts w:ascii="Arial" w:hAnsi="Arial" w:cs="Arial"/>
          <w:sz w:val="24"/>
          <w:szCs w:val="24"/>
        </w:rPr>
        <w:t xml:space="preserve"> za ŽDO </w:t>
      </w:r>
      <w:r w:rsidR="00216051">
        <w:rPr>
          <w:rFonts w:ascii="Arial" w:hAnsi="Arial" w:cs="Arial"/>
          <w:sz w:val="24"/>
          <w:szCs w:val="24"/>
        </w:rPr>
        <w:t xml:space="preserve">zamjenik </w:t>
      </w:r>
      <w:r w:rsidR="002D3C4C">
        <w:rPr>
          <w:rFonts w:ascii="Arial" w:hAnsi="Arial" w:cs="Arial"/>
          <w:sz w:val="24"/>
          <w:szCs w:val="24"/>
        </w:rPr>
        <w:t>Sibila Raumberger-Krištof</w:t>
      </w:r>
    </w:p>
    <w:p w:rsidR="00D508A1" w:rsidP="00D074FE" w:rsidRDefault="00C804AE">
      <w:pPr>
        <w:jc w:val="both"/>
        <w:rPr>
          <w:rFonts w:ascii="Arial" w:hAnsi="Arial" w:cs="Arial"/>
          <w:sz w:val="24"/>
          <w:szCs w:val="24"/>
        </w:rPr>
      </w:pPr>
      <w:r>
        <w:rPr>
          <w:rFonts w:ascii="Arial" w:hAnsi="Arial" w:cs="Arial"/>
          <w:sz w:val="24"/>
          <w:szCs w:val="24"/>
        </w:rPr>
        <w:t xml:space="preserve">Za </w:t>
      </w:r>
      <w:r w:rsidR="00E83ACB">
        <w:rPr>
          <w:rFonts w:ascii="Arial" w:hAnsi="Arial" w:cs="Arial"/>
          <w:sz w:val="24"/>
          <w:szCs w:val="24"/>
        </w:rPr>
        <w:t xml:space="preserve"> dužnika</w:t>
      </w:r>
      <w:r>
        <w:rPr>
          <w:rFonts w:ascii="Arial" w:hAnsi="Arial" w:cs="Arial"/>
          <w:sz w:val="24"/>
          <w:szCs w:val="24"/>
        </w:rPr>
        <w:t>:</w:t>
      </w:r>
      <w:r w:rsidR="00E83ACB">
        <w:rPr>
          <w:rFonts w:ascii="Arial" w:hAnsi="Arial" w:cs="Arial"/>
          <w:sz w:val="24"/>
          <w:szCs w:val="24"/>
        </w:rPr>
        <w:t xml:space="preserve"> za Božicu Andričević, osnivača i raniju direktoricu stečajnog dužnika</w:t>
      </w:r>
      <w:r w:rsidR="0074140B">
        <w:rPr>
          <w:rFonts w:ascii="Arial" w:hAnsi="Arial" w:cs="Arial"/>
          <w:sz w:val="24"/>
          <w:szCs w:val="24"/>
        </w:rPr>
        <w:t xml:space="preserve"> </w:t>
      </w:r>
      <w:r w:rsidR="00E83ACB">
        <w:rPr>
          <w:rFonts w:ascii="Arial" w:hAnsi="Arial" w:cs="Arial"/>
          <w:sz w:val="24"/>
          <w:szCs w:val="24"/>
        </w:rPr>
        <w:t>-</w:t>
      </w:r>
      <w:r w:rsidR="0074140B">
        <w:rPr>
          <w:rFonts w:ascii="Arial" w:hAnsi="Arial" w:cs="Arial"/>
          <w:sz w:val="24"/>
          <w:szCs w:val="24"/>
        </w:rPr>
        <w:t xml:space="preserve"> punomoćnik</w:t>
      </w:r>
      <w:r w:rsidR="00E83ACB">
        <w:rPr>
          <w:rFonts w:ascii="Arial" w:hAnsi="Arial" w:cs="Arial"/>
          <w:sz w:val="24"/>
          <w:szCs w:val="24"/>
        </w:rPr>
        <w:t xml:space="preserve"> Stjepan Širić</w:t>
      </w:r>
      <w:r w:rsidR="0074140B">
        <w:rPr>
          <w:rFonts w:ascii="Arial" w:hAnsi="Arial" w:cs="Arial"/>
          <w:sz w:val="24"/>
          <w:szCs w:val="24"/>
        </w:rPr>
        <w:t>, odvjetnik</w:t>
      </w:r>
    </w:p>
    <w:p w:rsidR="00F22869" w:rsidP="00D074FE" w:rsidRDefault="00F22869">
      <w:pPr>
        <w:jc w:val="both"/>
        <w:rPr>
          <w:rFonts w:ascii="Arial" w:hAnsi="Arial" w:cs="Arial"/>
          <w:sz w:val="24"/>
          <w:szCs w:val="24"/>
        </w:rPr>
      </w:pPr>
      <w:r>
        <w:rPr>
          <w:rFonts w:ascii="Arial" w:hAnsi="Arial" w:cs="Arial"/>
          <w:sz w:val="24"/>
          <w:szCs w:val="24"/>
        </w:rPr>
        <w:t>Za vjerovnika: Ana Bekavac, osobno</w:t>
      </w:r>
    </w:p>
    <w:p w:rsidR="00C1056F" w:rsidP="00C1056F" w:rsidRDefault="00C1056F">
      <w:pPr>
        <w:overflowPunct/>
        <w:autoSpaceDE/>
        <w:autoSpaceDN/>
        <w:adjustRightInd/>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sidRPr="002C6CC0">
        <w:rPr>
          <w:rFonts w:ascii="Arial" w:hAnsi="Arial" w:cs="Arial"/>
          <w:sz w:val="24"/>
          <w:szCs w:val="24"/>
          <w:lang w:eastAsia="en-US"/>
        </w:rPr>
        <w:t>Konstatira se da je upravitelj stečajne mase sačinio</w:t>
      </w:r>
      <w:r w:rsidRPr="002C6CC0" w:rsidR="009210D0">
        <w:rPr>
          <w:rFonts w:ascii="Arial" w:hAnsi="Arial" w:cs="Arial"/>
          <w:sz w:val="24"/>
          <w:szCs w:val="24"/>
          <w:lang w:eastAsia="en-US"/>
        </w:rPr>
        <w:t xml:space="preserve"> ispravljenu</w:t>
      </w:r>
      <w:r w:rsidRPr="002C6CC0">
        <w:rPr>
          <w:rFonts w:ascii="Arial" w:hAnsi="Arial" w:cs="Arial"/>
          <w:sz w:val="24"/>
          <w:szCs w:val="24"/>
          <w:lang w:eastAsia="en-US"/>
        </w:rPr>
        <w:t xml:space="preserve"> tablicu prijavljenih tražbina i popis vjerovnika</w:t>
      </w:r>
      <w:r w:rsidRPr="002C6CC0" w:rsidR="00AA5969">
        <w:rPr>
          <w:rFonts w:ascii="Arial" w:hAnsi="Arial" w:cs="Arial"/>
          <w:sz w:val="24"/>
          <w:szCs w:val="24"/>
          <w:lang w:eastAsia="en-US"/>
        </w:rPr>
        <w:t xml:space="preserve"> što je objavljeno na e-O</w:t>
      </w:r>
      <w:r w:rsidRPr="002C6CC0" w:rsidR="009210D0">
        <w:rPr>
          <w:rFonts w:ascii="Arial" w:hAnsi="Arial" w:cs="Arial"/>
          <w:sz w:val="24"/>
          <w:szCs w:val="24"/>
          <w:lang w:eastAsia="en-US"/>
        </w:rPr>
        <w:t>glasnoj ploči radi dostave, a da su prijave tražbine položene u pisarnici</w:t>
      </w:r>
      <w:r w:rsidRPr="002C6CC0">
        <w:rPr>
          <w:rFonts w:ascii="Arial" w:hAnsi="Arial" w:cs="Arial"/>
          <w:sz w:val="24"/>
          <w:szCs w:val="24"/>
          <w:lang w:eastAsia="en-US"/>
        </w:rPr>
        <w:t>.</w:t>
      </w:r>
    </w:p>
    <w:p w:rsidRPr="002C6CC0" w:rsidR="002C6CC0" w:rsidP="00036753" w:rsidRDefault="002C6CC0">
      <w:pPr>
        <w:overflowPunct/>
        <w:autoSpaceDE/>
        <w:autoSpaceDN/>
        <w:adjustRightInd/>
        <w:ind w:firstLine="708"/>
        <w:jc w:val="both"/>
        <w:rPr>
          <w:rFonts w:ascii="Arial" w:hAnsi="Arial" w:cs="Arial"/>
          <w:sz w:val="24"/>
          <w:szCs w:val="24"/>
          <w:lang w:eastAsia="en-US"/>
        </w:rPr>
      </w:pPr>
    </w:p>
    <w:p w:rsidR="00E83FC3" w:rsidP="00036753" w:rsidRDefault="00E83FC3">
      <w:pPr>
        <w:overflowPunct/>
        <w:autoSpaceDE/>
        <w:autoSpaceDN/>
        <w:adjustRightInd/>
        <w:ind w:firstLine="708"/>
        <w:jc w:val="both"/>
        <w:rPr>
          <w:rFonts w:ascii="Arial" w:hAnsi="Arial" w:cs="Arial"/>
          <w:sz w:val="24"/>
          <w:szCs w:val="24"/>
        </w:rPr>
      </w:pPr>
      <w:r w:rsidRPr="002C6CC0">
        <w:rPr>
          <w:rFonts w:ascii="Arial" w:hAnsi="Arial" w:cs="Arial"/>
          <w:sz w:val="24"/>
          <w:szCs w:val="24"/>
        </w:rPr>
        <w:t>Neplaćeni doprinosi su prijavljeni i priznati kao tražbina Republike Hrvatske u I</w:t>
      </w:r>
      <w:r w:rsidR="002C6CC0">
        <w:rPr>
          <w:rFonts w:ascii="Arial" w:hAnsi="Arial" w:cs="Arial"/>
          <w:sz w:val="24"/>
          <w:szCs w:val="24"/>
        </w:rPr>
        <w:t xml:space="preserve"> </w:t>
      </w:r>
      <w:r w:rsidRPr="002C6CC0">
        <w:rPr>
          <w:rFonts w:ascii="Arial" w:hAnsi="Arial" w:cs="Arial"/>
          <w:sz w:val="24"/>
          <w:szCs w:val="24"/>
        </w:rPr>
        <w:t>višeg isplatnom redu, pa se radi izbjegavanja dvostrukog kumuliranja tražbina iste ponovno ne navode kod popisa radničkih neto tražbina.</w:t>
      </w:r>
    </w:p>
    <w:p w:rsidRPr="002C6CC0" w:rsidR="002C6CC0" w:rsidP="00036753" w:rsidRDefault="002C6CC0">
      <w:pPr>
        <w:overflowPunct/>
        <w:autoSpaceDE/>
        <w:autoSpaceDN/>
        <w:adjustRightInd/>
        <w:ind w:firstLine="708"/>
        <w:jc w:val="both"/>
        <w:rPr>
          <w:rFonts w:ascii="Arial" w:hAnsi="Arial" w:cs="Arial"/>
          <w:sz w:val="24"/>
          <w:szCs w:val="24"/>
          <w:lang w:eastAsia="en-US"/>
        </w:rPr>
      </w:pPr>
    </w:p>
    <w:p w:rsidR="00036753" w:rsidP="00036753" w:rsidRDefault="00AA5969">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pojašnjava da nakon što je na prošlom ročištu dobio informaciju da postoji još nenaplaćenih tražbina radnika i nakon  što je ista poslala podnesak, angažirao je svog knjigovođu s kojim inače surađuje, koja je izvršila provjeru vjerodostojnosti onih podataka koja je dost</w:t>
      </w:r>
      <w:r w:rsidR="00F24B07">
        <w:rPr>
          <w:rFonts w:ascii="Arial" w:hAnsi="Arial" w:cs="Arial"/>
          <w:sz w:val="24"/>
          <w:szCs w:val="24"/>
          <w:lang w:eastAsia="en-US"/>
        </w:rPr>
        <w:t>avila Nedelj</w:t>
      </w:r>
      <w:r>
        <w:rPr>
          <w:rFonts w:ascii="Arial" w:hAnsi="Arial" w:cs="Arial"/>
          <w:sz w:val="24"/>
          <w:szCs w:val="24"/>
          <w:lang w:eastAsia="en-US"/>
        </w:rPr>
        <w:t>k</w:t>
      </w:r>
      <w:r w:rsidR="00F24B07">
        <w:rPr>
          <w:rFonts w:ascii="Arial" w:hAnsi="Arial" w:cs="Arial"/>
          <w:sz w:val="24"/>
          <w:szCs w:val="24"/>
          <w:lang w:eastAsia="en-US"/>
        </w:rPr>
        <w:t>a</w:t>
      </w:r>
      <w:r>
        <w:rPr>
          <w:rFonts w:ascii="Arial" w:hAnsi="Arial" w:cs="Arial"/>
          <w:sz w:val="24"/>
          <w:szCs w:val="24"/>
          <w:lang w:eastAsia="en-US"/>
        </w:rPr>
        <w:t xml:space="preserve"> Životski putem ePorezna i preko HZMO, s tim da za jednog radnika Davora Ivezić ovlašteni knjigovođa nije mogla </w:t>
      </w:r>
      <w:r w:rsidR="00F24B07">
        <w:rPr>
          <w:rFonts w:ascii="Arial" w:hAnsi="Arial" w:cs="Arial"/>
          <w:sz w:val="24"/>
          <w:szCs w:val="24"/>
          <w:lang w:eastAsia="en-US"/>
        </w:rPr>
        <w:t xml:space="preserve">pronaći JOPPD podatke ali je stečajni upravitelj priznao tu tražbinu jer iz konto 2300 knjigovođe Životski ipak proizlazi taj dug, tako da u tablici tu postoji razlika za one radnike za koju su utvrđeni JOPPD obrasci, stečajni upravitelj je u napomeni napisao da postoje </w:t>
      </w:r>
      <w:r w:rsidR="00301939">
        <w:rPr>
          <w:rFonts w:ascii="Arial" w:hAnsi="Arial" w:cs="Arial"/>
          <w:sz w:val="24"/>
          <w:szCs w:val="24"/>
          <w:lang w:eastAsia="en-US"/>
        </w:rPr>
        <w:t>ovršne</w:t>
      </w:r>
      <w:r w:rsidR="00F24B07">
        <w:rPr>
          <w:rFonts w:ascii="Arial" w:hAnsi="Arial" w:cs="Arial"/>
          <w:sz w:val="24"/>
          <w:szCs w:val="24"/>
          <w:lang w:eastAsia="en-US"/>
        </w:rPr>
        <w:t xml:space="preserve"> isprave što nije naz</w:t>
      </w:r>
      <w:r w:rsidR="00301939">
        <w:rPr>
          <w:rFonts w:ascii="Arial" w:hAnsi="Arial" w:cs="Arial"/>
          <w:sz w:val="24"/>
          <w:szCs w:val="24"/>
          <w:lang w:eastAsia="en-US"/>
        </w:rPr>
        <w:t>načio u odnosu na Davora Ivezić, u odnosu na njega samo je utvrdio da postoji vjerodostojna isprava.</w:t>
      </w:r>
    </w:p>
    <w:p w:rsidR="00AA5969" w:rsidP="00036753" w:rsidRDefault="00AA5969">
      <w:pPr>
        <w:overflowPunct/>
        <w:autoSpaceDE/>
        <w:autoSpaceDN/>
        <w:adjustRightInd/>
        <w:ind w:firstLine="708"/>
        <w:jc w:val="both"/>
        <w:rPr>
          <w:rFonts w:ascii="Arial" w:hAnsi="Arial" w:cs="Arial"/>
          <w:sz w:val="24"/>
          <w:szCs w:val="24"/>
          <w:lang w:eastAsia="en-US"/>
        </w:rPr>
      </w:pPr>
    </w:p>
    <w:p w:rsidRPr="0072102B" w:rsidR="00036753" w:rsidP="00036753" w:rsidRDefault="00036753">
      <w:pPr>
        <w:overflowPunct/>
        <w:autoSpaceDE/>
        <w:autoSpaceDN/>
        <w:adjustRightInd/>
        <w:ind w:firstLine="708"/>
        <w:jc w:val="both"/>
        <w:rPr>
          <w:rFonts w:ascii="Arial" w:hAnsi="Arial" w:cs="Arial"/>
          <w:sz w:val="24"/>
          <w:szCs w:val="24"/>
          <w:lang w:eastAsia="en-US"/>
        </w:rPr>
      </w:pPr>
      <w:r w:rsidRPr="0072102B">
        <w:rPr>
          <w:rFonts w:ascii="Arial" w:hAnsi="Arial" w:cs="Arial"/>
          <w:sz w:val="24"/>
          <w:szCs w:val="24"/>
          <w:lang w:eastAsia="en-US"/>
        </w:rPr>
        <w:t xml:space="preserve">Na upit suda stečajni upravitelj odgovara da su plaćene sve stečajne pristojbe na prijave tražbina. </w:t>
      </w:r>
    </w:p>
    <w:p w:rsidR="00036753" w:rsidP="00036753" w:rsidRDefault="00036753">
      <w:pPr>
        <w:overflowPunct/>
        <w:autoSpaceDE/>
        <w:autoSpaceDN/>
        <w:adjustRightInd/>
        <w:ind w:firstLine="708"/>
        <w:jc w:val="both"/>
        <w:rPr>
          <w:rFonts w:ascii="Arial" w:hAnsi="Arial" w:cs="Arial"/>
          <w:b/>
          <w:sz w:val="24"/>
          <w:szCs w:val="24"/>
          <w:lang w:eastAsia="en-US"/>
        </w:rPr>
      </w:pPr>
    </w:p>
    <w:p w:rsidR="002C6CC0" w:rsidP="00036753" w:rsidRDefault="002C6CC0">
      <w:pPr>
        <w:overflowPunct/>
        <w:autoSpaceDE/>
        <w:autoSpaceDN/>
        <w:adjustRightInd/>
        <w:ind w:firstLine="708"/>
        <w:jc w:val="both"/>
        <w:rPr>
          <w:rFonts w:ascii="Arial" w:hAnsi="Arial" w:cs="Arial"/>
          <w:b/>
          <w:sz w:val="24"/>
          <w:szCs w:val="24"/>
          <w:lang w:eastAsia="en-US"/>
        </w:rPr>
      </w:pPr>
    </w:p>
    <w:p w:rsidRPr="009540D8" w:rsidR="0078610C" w:rsidP="00036753" w:rsidRDefault="0078610C">
      <w:pPr>
        <w:overflowPunct/>
        <w:autoSpaceDE/>
        <w:autoSpaceDN/>
        <w:adjustRightInd/>
        <w:ind w:firstLine="708"/>
        <w:jc w:val="both"/>
        <w:rPr>
          <w:rFonts w:ascii="Arial" w:hAnsi="Arial" w:cs="Arial"/>
          <w:b/>
          <w:sz w:val="24"/>
          <w:szCs w:val="24"/>
          <w:lang w:eastAsia="en-US"/>
        </w:rPr>
      </w:pPr>
    </w:p>
    <w:p w:rsidRPr="00674DB2" w:rsidR="00036753" w:rsidP="00036753"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lastRenderedPageBreak/>
        <w:t>Sud donosi</w:t>
      </w:r>
    </w:p>
    <w:p w:rsidRPr="00674DB2" w:rsidR="00036753" w:rsidP="00036753" w:rsidRDefault="00036753">
      <w:pPr>
        <w:overflowPunct/>
        <w:autoSpaceDE/>
        <w:autoSpaceDN/>
        <w:adjustRightInd/>
        <w:jc w:val="center"/>
        <w:rPr>
          <w:rFonts w:ascii="Arial" w:hAnsi="Arial" w:cs="Arial"/>
          <w:sz w:val="24"/>
          <w:szCs w:val="24"/>
        </w:rPr>
      </w:pPr>
      <w:r w:rsidRPr="00674DB2">
        <w:rPr>
          <w:rFonts w:ascii="Arial" w:hAnsi="Arial" w:cs="Arial"/>
          <w:sz w:val="24"/>
          <w:szCs w:val="24"/>
          <w:lang w:eastAsia="en-US"/>
        </w:rPr>
        <w:t>R J  E Š E N J E</w:t>
      </w:r>
    </w:p>
    <w:p w:rsidRPr="00674DB2" w:rsidR="00036753" w:rsidP="00036753" w:rsidRDefault="00036753">
      <w:pPr>
        <w:overflowPunct/>
        <w:autoSpaceDE/>
        <w:autoSpaceDN/>
        <w:adjustRightInd/>
        <w:ind w:firstLine="708"/>
        <w:jc w:val="both"/>
        <w:rPr>
          <w:rFonts w:ascii="Arial" w:hAnsi="Arial" w:cs="Arial"/>
          <w:sz w:val="24"/>
          <w:szCs w:val="24"/>
        </w:rPr>
      </w:pPr>
    </w:p>
    <w:p w:rsidR="00036753" w:rsidP="00036753" w:rsidRDefault="009210D0">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00036753">
        <w:rPr>
          <w:rFonts w:ascii="Arial" w:hAnsi="Arial" w:cs="Arial"/>
          <w:sz w:val="24"/>
          <w:szCs w:val="24"/>
          <w:lang w:eastAsia="en-US"/>
        </w:rPr>
        <w:t>tečajn</w:t>
      </w:r>
      <w:r>
        <w:rPr>
          <w:rFonts w:ascii="Arial" w:hAnsi="Arial" w:cs="Arial"/>
          <w:sz w:val="24"/>
          <w:szCs w:val="24"/>
          <w:lang w:eastAsia="en-US"/>
        </w:rPr>
        <w:t>i upravitelj</w:t>
      </w:r>
      <w:r w:rsidRPr="00674DB2" w:rsidR="00036753">
        <w:rPr>
          <w:rFonts w:ascii="Arial" w:hAnsi="Arial" w:cs="Arial"/>
          <w:sz w:val="24"/>
          <w:szCs w:val="24"/>
          <w:lang w:eastAsia="en-US"/>
        </w:rPr>
        <w:t xml:space="preserve"> </w:t>
      </w:r>
      <w:r w:rsidRPr="00841076" w:rsidR="00036753">
        <w:rPr>
          <w:rFonts w:ascii="Arial" w:hAnsi="Arial" w:cs="Arial"/>
          <w:sz w:val="24"/>
          <w:szCs w:val="24"/>
          <w:lang w:eastAsia="en-US"/>
        </w:rPr>
        <w:t xml:space="preserve">navodi da se očituje prema tablici vjerovnika I višeg  isplatnog reda: </w:t>
      </w:r>
    </w:p>
    <w:p w:rsidRPr="00330F21" w:rsidR="00036753" w:rsidP="00036753" w:rsidRDefault="002C6CC0">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w:t>
      </w:r>
      <w:r w:rsidRPr="00330F21" w:rsidR="00036753">
        <w:rPr>
          <w:rFonts w:ascii="Arial" w:hAnsi="Arial" w:cs="Arial"/>
          <w:sz w:val="24"/>
          <w:szCs w:val="24"/>
          <w:lang w:eastAsia="en-US"/>
        </w:rPr>
        <w:t>Priznajem u cijelosti slijedeće tražbine:</w:t>
      </w:r>
    </w:p>
    <w:p w:rsidRPr="00330F21" w:rsidR="003B57AC" w:rsidP="003B57AC" w:rsidRDefault="00036753">
      <w:pPr>
        <w:overflowPunct/>
        <w:autoSpaceDE/>
        <w:autoSpaceDN/>
        <w:adjustRightInd/>
        <w:ind w:firstLine="708"/>
        <w:jc w:val="both"/>
        <w:rPr>
          <w:rFonts w:ascii="Arial" w:hAnsi="Arial" w:cs="Arial"/>
          <w:sz w:val="24"/>
          <w:szCs w:val="24"/>
        </w:rPr>
      </w:pPr>
      <w:r w:rsidRPr="00330F21">
        <w:rPr>
          <w:rFonts w:ascii="Arial" w:hAnsi="Arial" w:cs="Arial"/>
          <w:sz w:val="24"/>
          <w:szCs w:val="24"/>
          <w:lang w:eastAsia="en-US"/>
        </w:rPr>
        <w:t>Pod rednim brojem 1. vjerovnik</w:t>
      </w:r>
      <w:r w:rsidRPr="00330F21" w:rsidR="00D345EA">
        <w:rPr>
          <w:rFonts w:ascii="Arial" w:hAnsi="Arial" w:cs="Arial"/>
          <w:sz w:val="24"/>
          <w:szCs w:val="24"/>
          <w:lang w:eastAsia="en-US"/>
        </w:rPr>
        <w:t>u</w:t>
      </w:r>
      <w:r w:rsidRPr="00330F21">
        <w:rPr>
          <w:rFonts w:ascii="Arial" w:hAnsi="Arial" w:cs="Arial"/>
          <w:sz w:val="24"/>
          <w:szCs w:val="24"/>
          <w:lang w:eastAsia="en-US"/>
        </w:rPr>
        <w:t xml:space="preserve"> </w:t>
      </w:r>
      <w:r w:rsidRPr="00330F21">
        <w:rPr>
          <w:rFonts w:ascii="Arial" w:hAnsi="Arial" w:cs="Arial"/>
          <w:sz w:val="24"/>
          <w:szCs w:val="24"/>
        </w:rPr>
        <w:t xml:space="preserve">REPUBLIKA HRVATSKA, Ministarstvo financija, Porezna uprava Područni ured Vukovar, </w:t>
      </w:r>
      <w:r w:rsidRPr="00330F21">
        <w:rPr>
          <w:rFonts w:ascii="Arial" w:hAnsi="Arial" w:cs="Arial"/>
          <w:sz w:val="24"/>
          <w:szCs w:val="24"/>
          <w:lang w:eastAsia="en-US"/>
        </w:rPr>
        <w:t xml:space="preserve">priznajem tražbinu u iznosu od </w:t>
      </w:r>
      <w:r w:rsidRPr="00330F21">
        <w:rPr>
          <w:rFonts w:ascii="Arial" w:hAnsi="Arial" w:cs="Arial"/>
          <w:sz w:val="24"/>
          <w:szCs w:val="24"/>
        </w:rPr>
        <w:t>27.848,82 eur</w:t>
      </w:r>
      <w:r w:rsidRPr="00330F21">
        <w:rPr>
          <w:rFonts w:ascii="Arial" w:hAnsi="Arial" w:cs="Arial"/>
          <w:sz w:val="24"/>
          <w:szCs w:val="24"/>
          <w:lang w:eastAsia="en-US"/>
        </w:rPr>
        <w:t>, pod rednim brojem 2. vjerovnik</w:t>
      </w:r>
      <w:r w:rsidRPr="00330F21" w:rsidR="00D345EA">
        <w:rPr>
          <w:rFonts w:ascii="Arial" w:hAnsi="Arial" w:cs="Arial"/>
          <w:sz w:val="24"/>
          <w:szCs w:val="24"/>
          <w:lang w:eastAsia="en-US"/>
        </w:rPr>
        <w:t>u</w:t>
      </w:r>
      <w:r w:rsidRPr="00330F21">
        <w:rPr>
          <w:rFonts w:ascii="Arial" w:hAnsi="Arial" w:cs="Arial"/>
          <w:sz w:val="24"/>
          <w:szCs w:val="24"/>
          <w:lang w:eastAsia="en-US"/>
        </w:rPr>
        <w:t xml:space="preserve"> </w:t>
      </w:r>
      <w:r w:rsidRPr="00330F21">
        <w:rPr>
          <w:rFonts w:ascii="Arial" w:hAnsi="Arial" w:cs="Arial"/>
          <w:sz w:val="24"/>
          <w:szCs w:val="24"/>
        </w:rPr>
        <w:t>Ane Bekavac priznajem tražbinu u iznosu od 2.644,58 eur, pod rednim brojem 3</w:t>
      </w:r>
      <w:r w:rsidRPr="00330F21" w:rsidR="00231DEA">
        <w:rPr>
          <w:rFonts w:ascii="Arial" w:hAnsi="Arial" w:cs="Arial"/>
          <w:sz w:val="24"/>
          <w:szCs w:val="24"/>
        </w:rPr>
        <w:t>.</w:t>
      </w:r>
      <w:r w:rsidRPr="00330F21">
        <w:rPr>
          <w:rFonts w:ascii="Arial" w:hAnsi="Arial" w:cs="Arial"/>
          <w:sz w:val="24"/>
          <w:szCs w:val="24"/>
        </w:rPr>
        <w:t xml:space="preserve"> vjerovnik</w:t>
      </w:r>
      <w:r w:rsidRPr="00330F21" w:rsidR="00D345EA">
        <w:rPr>
          <w:rFonts w:ascii="Arial" w:hAnsi="Arial" w:cs="Arial"/>
          <w:sz w:val="24"/>
          <w:szCs w:val="24"/>
        </w:rPr>
        <w:t>u</w:t>
      </w:r>
      <w:r w:rsidRPr="00330F21">
        <w:rPr>
          <w:rFonts w:ascii="Arial" w:hAnsi="Arial" w:cs="Arial"/>
          <w:sz w:val="24"/>
          <w:szCs w:val="24"/>
        </w:rPr>
        <w:t xml:space="preserve"> Božice Andričević priznajem tra</w:t>
      </w:r>
      <w:r w:rsidRPr="00330F21" w:rsidR="00713EEC">
        <w:rPr>
          <w:rFonts w:ascii="Arial" w:hAnsi="Arial" w:cs="Arial"/>
          <w:sz w:val="24"/>
          <w:szCs w:val="24"/>
        </w:rPr>
        <w:t>žbinu u iznosu od 2.718,16 eur, pod rednim brojem 4. vjerovni</w:t>
      </w:r>
      <w:r w:rsidRPr="00330F21" w:rsidR="00D345EA">
        <w:rPr>
          <w:rFonts w:ascii="Arial" w:hAnsi="Arial" w:cs="Arial"/>
          <w:sz w:val="24"/>
          <w:szCs w:val="24"/>
        </w:rPr>
        <w:t>ku</w:t>
      </w:r>
      <w:r w:rsidRPr="00330F21" w:rsidR="00713EEC">
        <w:rPr>
          <w:rFonts w:ascii="Arial" w:hAnsi="Arial" w:cs="Arial"/>
          <w:sz w:val="24"/>
          <w:szCs w:val="24"/>
        </w:rPr>
        <w:t xml:space="preserve"> Bhupendrakumar Ambalal Varia priznajem tražbinu u iznosu od 857,64 eur</w:t>
      </w:r>
      <w:r w:rsidRPr="00330F21" w:rsidR="00231DEA">
        <w:rPr>
          <w:rFonts w:ascii="Arial" w:hAnsi="Arial" w:cs="Arial"/>
          <w:sz w:val="24"/>
          <w:szCs w:val="24"/>
        </w:rPr>
        <w:t xml:space="preserve">, pod rednim brojem 5. vjerovnika </w:t>
      </w:r>
      <w:r w:rsidR="005B6789">
        <w:rPr>
          <w:rFonts w:ascii="Arial" w:hAnsi="Arial" w:cs="Arial"/>
          <w:sz w:val="24"/>
          <w:szCs w:val="24"/>
        </w:rPr>
        <w:t>Izabele</w:t>
      </w:r>
      <w:r w:rsidRPr="00330F21" w:rsidR="00231DEA">
        <w:rPr>
          <w:rFonts w:ascii="Arial" w:hAnsi="Arial" w:cs="Arial"/>
          <w:sz w:val="24"/>
          <w:szCs w:val="24"/>
        </w:rPr>
        <w:t xml:space="preserve"> Kink priznajem tražbinu u iznosu od 1.272,90 eur, pod rednim brojem 6. vjerovnika Matej</w:t>
      </w:r>
      <w:r w:rsidR="005B6789">
        <w:rPr>
          <w:rFonts w:ascii="Arial" w:hAnsi="Arial" w:cs="Arial"/>
          <w:sz w:val="24"/>
          <w:szCs w:val="24"/>
        </w:rPr>
        <w:t>a</w:t>
      </w:r>
      <w:r w:rsidRPr="00330F21" w:rsidR="00231DEA">
        <w:rPr>
          <w:rFonts w:ascii="Arial" w:hAnsi="Arial" w:cs="Arial"/>
          <w:sz w:val="24"/>
          <w:szCs w:val="24"/>
        </w:rPr>
        <w:t xml:space="preserve"> Marić priznajem tražbinu u iznosu od 1.596,24 eur, pod rednim brojem 7. vjerovnika </w:t>
      </w:r>
      <w:r w:rsidR="005B6789">
        <w:rPr>
          <w:rFonts w:ascii="Arial" w:hAnsi="Arial" w:cs="Arial"/>
          <w:sz w:val="24"/>
          <w:szCs w:val="24"/>
        </w:rPr>
        <w:t>Pet</w:t>
      </w:r>
      <w:r w:rsidRPr="00330F21" w:rsidR="00231DEA">
        <w:rPr>
          <w:rFonts w:ascii="Arial" w:hAnsi="Arial" w:cs="Arial"/>
          <w:sz w:val="24"/>
          <w:szCs w:val="24"/>
        </w:rPr>
        <w:t>r</w:t>
      </w:r>
      <w:r w:rsidR="005B6789">
        <w:rPr>
          <w:rFonts w:ascii="Arial" w:hAnsi="Arial" w:cs="Arial"/>
          <w:sz w:val="24"/>
          <w:szCs w:val="24"/>
        </w:rPr>
        <w:t>a</w:t>
      </w:r>
      <w:r w:rsidRPr="00330F21" w:rsidR="00231DEA">
        <w:rPr>
          <w:rFonts w:ascii="Arial" w:hAnsi="Arial" w:cs="Arial"/>
          <w:sz w:val="24"/>
          <w:szCs w:val="24"/>
        </w:rPr>
        <w:t xml:space="preserve"> Tomšić priznajem tražbinu u iznosu od 2.607,75 eur, </w:t>
      </w:r>
      <w:r w:rsidRPr="00330F21" w:rsidR="003B57AC">
        <w:rPr>
          <w:rFonts w:ascii="Arial" w:hAnsi="Arial" w:cs="Arial"/>
          <w:sz w:val="24"/>
          <w:szCs w:val="24"/>
        </w:rPr>
        <w:t>pod rednim brojem 8. vjerovnika Mihovil</w:t>
      </w:r>
      <w:r w:rsidR="005B6789">
        <w:rPr>
          <w:rFonts w:ascii="Arial" w:hAnsi="Arial" w:cs="Arial"/>
          <w:sz w:val="24"/>
          <w:szCs w:val="24"/>
        </w:rPr>
        <w:t>a</w:t>
      </w:r>
      <w:r w:rsidRPr="00330F21" w:rsidR="003B57AC">
        <w:rPr>
          <w:rFonts w:ascii="Arial" w:hAnsi="Arial" w:cs="Arial"/>
          <w:sz w:val="24"/>
          <w:szCs w:val="24"/>
        </w:rPr>
        <w:t xml:space="preserve"> Stanković priznajem tražbinu u iznosu od 345,61 eur, pod rednim brojem 9. vjerovnika </w:t>
      </w:r>
      <w:r w:rsidR="005B6789">
        <w:rPr>
          <w:rFonts w:ascii="Arial" w:hAnsi="Arial" w:cs="Arial"/>
          <w:sz w:val="24"/>
          <w:szCs w:val="24"/>
        </w:rPr>
        <w:t>Luke</w:t>
      </w:r>
      <w:r w:rsidRPr="00330F21" w:rsidR="003B57AC">
        <w:rPr>
          <w:rFonts w:ascii="Arial" w:hAnsi="Arial" w:cs="Arial"/>
          <w:sz w:val="24"/>
          <w:szCs w:val="24"/>
        </w:rPr>
        <w:t xml:space="preserve"> Šarčević priznajem tražbinu u iznosu od 1.142,29 eur, pod rednim brojem 10. vjerovnika Davor</w:t>
      </w:r>
      <w:r w:rsidR="005B6789">
        <w:rPr>
          <w:rFonts w:ascii="Arial" w:hAnsi="Arial" w:cs="Arial"/>
          <w:sz w:val="24"/>
          <w:szCs w:val="24"/>
        </w:rPr>
        <w:t>a</w:t>
      </w:r>
      <w:r w:rsidRPr="00330F21" w:rsidR="003B57AC">
        <w:rPr>
          <w:rFonts w:ascii="Arial" w:hAnsi="Arial" w:cs="Arial"/>
          <w:sz w:val="24"/>
          <w:szCs w:val="24"/>
        </w:rPr>
        <w:t xml:space="preserve"> Ivezić priznajem tražbinu u iznosu od  298,18 eur, ukupno 41.332,17 eur.</w:t>
      </w:r>
    </w:p>
    <w:p w:rsidR="003B57AC" w:rsidP="003B57AC" w:rsidRDefault="003B57AC">
      <w:pPr>
        <w:overflowPunct/>
        <w:autoSpaceDE/>
        <w:autoSpaceDN/>
        <w:adjustRightInd/>
        <w:ind w:firstLine="708"/>
        <w:jc w:val="both"/>
        <w:rPr>
          <w:rFonts w:asciiTheme="minorHAnsi" w:hAnsiTheme="minorHAnsi" w:cstheme="minorHAnsi"/>
          <w:sz w:val="24"/>
          <w:szCs w:val="24"/>
        </w:rPr>
      </w:pPr>
    </w:p>
    <w:p w:rsidRPr="00330F21" w:rsidR="00036753" w:rsidP="00036753" w:rsidRDefault="00036753">
      <w:pPr>
        <w:overflowPunct/>
        <w:autoSpaceDE/>
        <w:autoSpaceDN/>
        <w:adjustRightInd/>
        <w:ind w:firstLine="708"/>
        <w:jc w:val="both"/>
        <w:rPr>
          <w:rFonts w:ascii="Arial" w:hAnsi="Arial" w:cs="Arial"/>
          <w:sz w:val="24"/>
          <w:szCs w:val="24"/>
          <w:lang w:eastAsia="en-US"/>
        </w:rPr>
      </w:pPr>
      <w:r w:rsidRPr="00330F21">
        <w:rPr>
          <w:rFonts w:ascii="Arial" w:hAnsi="Arial" w:cs="Arial"/>
          <w:sz w:val="24"/>
          <w:szCs w:val="24"/>
          <w:lang w:eastAsia="en-US"/>
        </w:rPr>
        <w:t xml:space="preserve">Priznajem u cijelosti tražbine vjerovnika II višeg isplatnog reda i to kako slijedi: pod rednim brojem 1. vjerovnika </w:t>
      </w:r>
      <w:r w:rsidRPr="00330F21">
        <w:rPr>
          <w:rFonts w:ascii="Arial" w:hAnsi="Arial" w:cs="Arial"/>
          <w:sz w:val="24"/>
          <w:szCs w:val="24"/>
        </w:rPr>
        <w:t xml:space="preserve">REPUBLIKA HRVATSKA, Ministarstvo financija, Porezna uprava Područni ured Vukovar, </w:t>
      </w:r>
      <w:r w:rsidRPr="00330F21">
        <w:rPr>
          <w:rFonts w:ascii="Arial" w:hAnsi="Arial" w:cs="Arial"/>
          <w:sz w:val="24"/>
          <w:szCs w:val="24"/>
          <w:lang w:eastAsia="en-US"/>
        </w:rPr>
        <w:t xml:space="preserve">priznajem tražbinu za iznos od </w:t>
      </w:r>
      <w:r w:rsidRPr="00330F21">
        <w:rPr>
          <w:rFonts w:ascii="Arial" w:hAnsi="Arial" w:cs="Arial"/>
          <w:sz w:val="24"/>
          <w:szCs w:val="24"/>
        </w:rPr>
        <w:t>46.423,65 eur</w:t>
      </w:r>
      <w:r w:rsidRPr="00330F21">
        <w:rPr>
          <w:rFonts w:ascii="Arial" w:hAnsi="Arial" w:cs="Arial"/>
          <w:sz w:val="24"/>
          <w:szCs w:val="24"/>
          <w:lang w:eastAsia="en-US"/>
        </w:rPr>
        <w:t xml:space="preserve">, pod rednim brojem 2. vjerovnika </w:t>
      </w:r>
      <w:r w:rsidRPr="00330F21">
        <w:rPr>
          <w:rFonts w:ascii="Arial" w:hAnsi="Arial" w:cs="Arial"/>
          <w:sz w:val="24"/>
          <w:szCs w:val="24"/>
        </w:rPr>
        <w:t xml:space="preserve">HEP-OPSKRBA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1.611,92 </w:t>
      </w:r>
      <w:r w:rsidRPr="00330F21">
        <w:rPr>
          <w:rFonts w:ascii="Arial" w:hAnsi="Arial" w:cs="Arial"/>
          <w:sz w:val="24"/>
          <w:szCs w:val="24"/>
          <w:lang w:eastAsia="en-US"/>
        </w:rPr>
        <w:t xml:space="preserve">eur, pod rednim brojem 3. vjerovnika </w:t>
      </w:r>
      <w:r w:rsidRPr="00330F21">
        <w:rPr>
          <w:rFonts w:ascii="Arial" w:hAnsi="Arial" w:cs="Arial"/>
          <w:sz w:val="24"/>
          <w:szCs w:val="24"/>
        </w:rPr>
        <w:t xml:space="preserve">HZZ-Hrvatski zavod za zapošljavanje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10.852,76 </w:t>
      </w:r>
      <w:r w:rsidRPr="00330F21">
        <w:rPr>
          <w:rFonts w:ascii="Arial" w:hAnsi="Arial" w:cs="Arial"/>
          <w:sz w:val="24"/>
          <w:szCs w:val="24"/>
          <w:lang w:eastAsia="en-US"/>
        </w:rPr>
        <w:t xml:space="preserve">eur, pod rednim brojem 4. vjerovnika </w:t>
      </w:r>
      <w:r w:rsidRPr="00330F21">
        <w:rPr>
          <w:rFonts w:ascii="Arial" w:hAnsi="Arial" w:cs="Arial"/>
          <w:sz w:val="24"/>
          <w:szCs w:val="24"/>
        </w:rPr>
        <w:t>FINANCIJSKA AGENCIJA</w:t>
      </w:r>
      <w:r w:rsidRPr="00330F21">
        <w:rPr>
          <w:rFonts w:ascii="Arial" w:hAnsi="Arial" w:cs="Arial"/>
          <w:sz w:val="24"/>
          <w:szCs w:val="24"/>
          <w:lang w:eastAsia="en-US"/>
        </w:rPr>
        <w:t xml:space="preserve"> priznajem tražbinu za iznos od </w:t>
      </w:r>
      <w:r w:rsidRPr="00330F21">
        <w:rPr>
          <w:rFonts w:ascii="Arial" w:hAnsi="Arial" w:cs="Arial"/>
          <w:sz w:val="24"/>
          <w:szCs w:val="24"/>
        </w:rPr>
        <w:t xml:space="preserve">1.247,78 </w:t>
      </w:r>
      <w:r w:rsidRPr="00330F21">
        <w:rPr>
          <w:rFonts w:ascii="Arial" w:hAnsi="Arial" w:cs="Arial"/>
          <w:sz w:val="24"/>
          <w:szCs w:val="24"/>
          <w:lang w:eastAsia="en-US"/>
        </w:rPr>
        <w:t xml:space="preserve">eur, pod rednim brojem 5. vjerovnika </w:t>
      </w:r>
      <w:r w:rsidRPr="00330F21">
        <w:rPr>
          <w:rFonts w:ascii="Arial" w:hAnsi="Arial" w:cs="Arial"/>
          <w:sz w:val="24"/>
          <w:szCs w:val="24"/>
        </w:rPr>
        <w:t xml:space="preserve">HEP ELEKTRA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119,68 </w:t>
      </w:r>
      <w:r w:rsidRPr="00330F21">
        <w:rPr>
          <w:rFonts w:ascii="Arial" w:hAnsi="Arial" w:cs="Arial"/>
          <w:sz w:val="24"/>
          <w:szCs w:val="24"/>
          <w:lang w:eastAsia="en-US"/>
        </w:rPr>
        <w:t xml:space="preserve">eur, pod rednim brojem 6. vjerovnika </w:t>
      </w:r>
      <w:r w:rsidRPr="00330F21">
        <w:rPr>
          <w:rFonts w:ascii="Arial" w:hAnsi="Arial" w:cs="Arial"/>
          <w:sz w:val="24"/>
          <w:szCs w:val="24"/>
        </w:rPr>
        <w:t xml:space="preserve">GRAD VINKOVCI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2.418,25 </w:t>
      </w:r>
      <w:r w:rsidRPr="00330F21">
        <w:rPr>
          <w:rFonts w:ascii="Arial" w:hAnsi="Arial" w:cs="Arial"/>
          <w:sz w:val="24"/>
          <w:szCs w:val="24"/>
          <w:lang w:eastAsia="en-US"/>
        </w:rPr>
        <w:t xml:space="preserve">eur, pod rednim brojem 7. </w:t>
      </w:r>
      <w:r w:rsidRPr="00330F21">
        <w:rPr>
          <w:rFonts w:ascii="Arial" w:hAnsi="Arial" w:cs="Arial"/>
          <w:sz w:val="24"/>
          <w:szCs w:val="24"/>
        </w:rPr>
        <w:t xml:space="preserve">Istraživač Benz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9.846,56 </w:t>
      </w:r>
      <w:r w:rsidRPr="00330F21">
        <w:rPr>
          <w:rFonts w:ascii="Arial" w:hAnsi="Arial" w:cs="Arial"/>
          <w:sz w:val="24"/>
          <w:szCs w:val="24"/>
          <w:lang w:eastAsia="en-US"/>
        </w:rPr>
        <w:t xml:space="preserve">eur, pod rednim brojem 8. vjerovnika </w:t>
      </w:r>
      <w:r w:rsidRPr="00330F21">
        <w:rPr>
          <w:rFonts w:ascii="Arial" w:hAnsi="Arial" w:cs="Arial"/>
          <w:sz w:val="24"/>
          <w:szCs w:val="24"/>
        </w:rPr>
        <w:t xml:space="preserve">IMPULS-LEASING d.o.o. </w:t>
      </w:r>
      <w:r w:rsidRPr="00330F21">
        <w:rPr>
          <w:rFonts w:ascii="Arial" w:hAnsi="Arial" w:cs="Arial"/>
          <w:sz w:val="24"/>
          <w:szCs w:val="24"/>
          <w:lang w:eastAsia="en-US"/>
        </w:rPr>
        <w:t xml:space="preserve">priznajem tražbinu </w:t>
      </w:r>
      <w:r w:rsidRPr="00330F21">
        <w:rPr>
          <w:rFonts w:ascii="Arial" w:hAnsi="Arial" w:cs="Arial"/>
          <w:sz w:val="24"/>
          <w:szCs w:val="24"/>
        </w:rPr>
        <w:t xml:space="preserve">za iznos od 16.227,22 eur, </w:t>
      </w:r>
      <w:r w:rsidRPr="00330F21">
        <w:rPr>
          <w:rFonts w:ascii="Arial" w:hAnsi="Arial" w:cs="Arial"/>
          <w:sz w:val="24"/>
          <w:szCs w:val="24"/>
          <w:lang w:eastAsia="en-US"/>
        </w:rPr>
        <w:t xml:space="preserve">pod rednim brojem 9. vjerovnika </w:t>
      </w:r>
      <w:r w:rsidRPr="00330F21">
        <w:rPr>
          <w:rFonts w:ascii="Arial" w:hAnsi="Arial" w:cs="Arial"/>
          <w:sz w:val="24"/>
          <w:szCs w:val="24"/>
        </w:rPr>
        <w:t xml:space="preserve">RAIFFEISENBANK AUSTRIA d.d. </w:t>
      </w:r>
      <w:r w:rsidRPr="00330F21">
        <w:rPr>
          <w:rFonts w:ascii="Arial" w:hAnsi="Arial" w:cs="Arial"/>
          <w:sz w:val="24"/>
          <w:szCs w:val="24"/>
          <w:lang w:eastAsia="en-US"/>
        </w:rPr>
        <w:t xml:space="preserve">priznajem tražbinu </w:t>
      </w:r>
      <w:r w:rsidRPr="00330F21">
        <w:rPr>
          <w:rFonts w:ascii="Arial" w:hAnsi="Arial" w:cs="Arial"/>
          <w:sz w:val="24"/>
          <w:szCs w:val="24"/>
        </w:rPr>
        <w:t>za iznos od 27.152,19,</w:t>
      </w:r>
      <w:r w:rsidRPr="00330F21">
        <w:rPr>
          <w:rFonts w:ascii="Arial" w:hAnsi="Arial" w:cs="Arial"/>
          <w:sz w:val="24"/>
          <w:szCs w:val="24"/>
          <w:lang w:eastAsia="en-US"/>
        </w:rPr>
        <w:t xml:space="preserve"> pod rednim brojem 10. vjerovnika </w:t>
      </w:r>
      <w:r w:rsidRPr="00330F21">
        <w:rPr>
          <w:rFonts w:ascii="Arial" w:hAnsi="Arial" w:cs="Arial"/>
          <w:sz w:val="24"/>
          <w:szCs w:val="24"/>
        </w:rPr>
        <w:t xml:space="preserve">Dom zdravlja Vinkovci </w:t>
      </w:r>
      <w:r w:rsidRPr="00330F21">
        <w:rPr>
          <w:rFonts w:ascii="Arial" w:hAnsi="Arial" w:cs="Arial"/>
          <w:sz w:val="24"/>
          <w:szCs w:val="24"/>
          <w:lang w:eastAsia="en-US"/>
        </w:rPr>
        <w:t xml:space="preserve">priznajem tražbinu </w:t>
      </w:r>
      <w:r w:rsidRPr="00330F21">
        <w:rPr>
          <w:rFonts w:ascii="Arial" w:hAnsi="Arial" w:cs="Arial"/>
          <w:sz w:val="24"/>
          <w:szCs w:val="24"/>
        </w:rPr>
        <w:t xml:space="preserve">za iznos od 112,14 eur, </w:t>
      </w:r>
      <w:r w:rsidRPr="00330F21">
        <w:rPr>
          <w:rFonts w:ascii="Arial" w:hAnsi="Arial" w:cs="Arial"/>
          <w:sz w:val="24"/>
          <w:szCs w:val="24"/>
          <w:lang w:eastAsia="en-US"/>
        </w:rPr>
        <w:t xml:space="preserve">pod rednim brojem 11. vjerovnika </w:t>
      </w:r>
      <w:r w:rsidRPr="00330F21">
        <w:rPr>
          <w:rFonts w:ascii="Arial" w:hAnsi="Arial" w:cs="Arial"/>
          <w:sz w:val="24"/>
          <w:szCs w:val="24"/>
        </w:rPr>
        <w:t>PEKAR d.o.o.</w:t>
      </w:r>
      <w:r w:rsidRPr="00330F21">
        <w:rPr>
          <w:rFonts w:ascii="Arial" w:hAnsi="Arial" w:cs="Arial"/>
          <w:sz w:val="24"/>
          <w:szCs w:val="24"/>
          <w:lang w:eastAsia="en-US"/>
        </w:rPr>
        <w:t xml:space="preserve"> priznajem tražbinu</w:t>
      </w:r>
      <w:r w:rsidRPr="00330F21">
        <w:rPr>
          <w:rFonts w:ascii="Arial" w:hAnsi="Arial" w:cs="Arial"/>
          <w:sz w:val="24"/>
          <w:szCs w:val="24"/>
        </w:rPr>
        <w:t xml:space="preserve"> za iznos od 4.230,06 eur,</w:t>
      </w:r>
      <w:r w:rsidRPr="00330F21">
        <w:rPr>
          <w:rFonts w:ascii="Arial" w:hAnsi="Arial" w:cs="Arial"/>
          <w:sz w:val="24"/>
          <w:szCs w:val="24"/>
          <w:lang w:eastAsia="en-US"/>
        </w:rPr>
        <w:t xml:space="preserve"> pod rednim brojem 12. vjerovnika </w:t>
      </w:r>
      <w:r w:rsidRPr="00330F21">
        <w:rPr>
          <w:rFonts w:ascii="Arial" w:hAnsi="Arial" w:cs="Arial"/>
          <w:sz w:val="24"/>
          <w:szCs w:val="24"/>
        </w:rPr>
        <w:t xml:space="preserve">BOSO d.o.o. </w:t>
      </w:r>
      <w:r w:rsidRPr="00330F21">
        <w:rPr>
          <w:rFonts w:ascii="Arial" w:hAnsi="Arial" w:cs="Arial"/>
          <w:sz w:val="24"/>
          <w:szCs w:val="24"/>
          <w:lang w:eastAsia="en-US"/>
        </w:rPr>
        <w:t xml:space="preserve">priznajem tražbinu </w:t>
      </w:r>
      <w:r w:rsidRPr="00330F21">
        <w:rPr>
          <w:rFonts w:ascii="Arial" w:hAnsi="Arial" w:cs="Arial"/>
          <w:sz w:val="24"/>
          <w:szCs w:val="24"/>
        </w:rPr>
        <w:t>za iznos od 22.000,00 eur,</w:t>
      </w:r>
      <w:r w:rsidRPr="00330F21">
        <w:rPr>
          <w:rFonts w:ascii="Arial" w:hAnsi="Arial" w:cs="Arial"/>
          <w:sz w:val="24"/>
          <w:szCs w:val="24"/>
          <w:lang w:eastAsia="en-US"/>
        </w:rPr>
        <w:t xml:space="preserve"> pod rednim brojem 13. vjerovnika </w:t>
      </w:r>
      <w:r w:rsidRPr="00330F21">
        <w:rPr>
          <w:rFonts w:ascii="Arial" w:hAnsi="Arial" w:cs="Arial"/>
          <w:sz w:val="24"/>
          <w:szCs w:val="24"/>
        </w:rPr>
        <w:t xml:space="preserve">EKO-BUHAČA d.o.o </w:t>
      </w:r>
      <w:r w:rsidRPr="00330F21">
        <w:rPr>
          <w:rFonts w:ascii="Arial" w:hAnsi="Arial" w:cs="Arial"/>
          <w:sz w:val="24"/>
          <w:szCs w:val="24"/>
          <w:lang w:eastAsia="en-US"/>
        </w:rPr>
        <w:t xml:space="preserve">priznajem tražbinu </w:t>
      </w:r>
      <w:r w:rsidRPr="00330F21">
        <w:rPr>
          <w:rFonts w:ascii="Arial" w:hAnsi="Arial" w:cs="Arial"/>
          <w:sz w:val="24"/>
          <w:szCs w:val="24"/>
        </w:rPr>
        <w:t>za iznos od 6.828,65 eur."</w:t>
      </w:r>
    </w:p>
    <w:p w:rsidR="00036753" w:rsidP="00036753" w:rsidRDefault="00036753">
      <w:pPr>
        <w:overflowPunct/>
        <w:autoSpaceDE/>
        <w:autoSpaceDN/>
        <w:adjustRightInd/>
        <w:ind w:firstLine="708"/>
        <w:jc w:val="both"/>
        <w:rPr>
          <w:rFonts w:ascii="Arial" w:hAnsi="Arial" w:cs="Arial"/>
          <w:sz w:val="24"/>
          <w:szCs w:val="24"/>
          <w:lang w:eastAsia="en-US"/>
        </w:rPr>
      </w:pPr>
    </w:p>
    <w:p w:rsidR="00330F21" w:rsidP="00036753" w:rsidRDefault="00330F21">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Božica Andričević</w:t>
      </w:r>
      <w:r w:rsidR="00D14183">
        <w:rPr>
          <w:rFonts w:ascii="Arial" w:hAnsi="Arial" w:cs="Arial"/>
          <w:sz w:val="24"/>
          <w:szCs w:val="24"/>
          <w:lang w:eastAsia="en-US"/>
        </w:rPr>
        <w:t>,</w:t>
      </w:r>
      <w:r>
        <w:rPr>
          <w:rFonts w:ascii="Arial" w:hAnsi="Arial" w:cs="Arial"/>
          <w:sz w:val="24"/>
          <w:szCs w:val="24"/>
          <w:lang w:eastAsia="en-US"/>
        </w:rPr>
        <w:t xml:space="preserve"> po punomoćniku</w:t>
      </w:r>
      <w:r w:rsidR="00D14183">
        <w:rPr>
          <w:rFonts w:ascii="Arial" w:hAnsi="Arial" w:cs="Arial"/>
          <w:sz w:val="24"/>
          <w:szCs w:val="24"/>
          <w:lang w:eastAsia="en-US"/>
        </w:rPr>
        <w:t>,</w:t>
      </w:r>
      <w:r>
        <w:rPr>
          <w:rFonts w:ascii="Arial" w:hAnsi="Arial" w:cs="Arial"/>
          <w:sz w:val="24"/>
          <w:szCs w:val="24"/>
          <w:lang w:eastAsia="en-US"/>
        </w:rPr>
        <w:t xml:space="preserve"> osporava sve tražbine osim radničkih tražbina.</w:t>
      </w:r>
    </w:p>
    <w:p w:rsidR="00330F21" w:rsidP="00036753" w:rsidRDefault="00330F21">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Pozivaju se pr</w:t>
      </w:r>
      <w:r w:rsidR="00B3667F">
        <w:rPr>
          <w:rFonts w:ascii="Arial" w:hAnsi="Arial" w:cs="Arial"/>
          <w:sz w:val="24"/>
          <w:szCs w:val="24"/>
          <w:lang w:eastAsia="en-US"/>
        </w:rPr>
        <w:t>isutni izvršiti eventualno</w:t>
      </w:r>
      <w:r>
        <w:rPr>
          <w:rFonts w:ascii="Arial" w:hAnsi="Arial" w:cs="Arial"/>
          <w:sz w:val="24"/>
          <w:szCs w:val="24"/>
          <w:lang w:eastAsia="en-US"/>
        </w:rPr>
        <w:t xml:space="preserve"> otklanjanje osporavanja.</w:t>
      </w:r>
    </w:p>
    <w:p w:rsidR="00B3667F" w:rsidP="00036753" w:rsidRDefault="00B3667F">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RH izjavljuje da je neosnovano osporavanje,</w:t>
      </w:r>
      <w:r w:rsidR="00B3667F">
        <w:rPr>
          <w:rFonts w:ascii="Arial" w:hAnsi="Arial" w:cs="Arial"/>
          <w:sz w:val="24"/>
          <w:szCs w:val="24"/>
          <w:lang w:eastAsia="en-US"/>
        </w:rPr>
        <w:t xml:space="preserve"> tražbina RH,</w:t>
      </w:r>
      <w:r>
        <w:rPr>
          <w:rFonts w:ascii="Arial" w:hAnsi="Arial" w:cs="Arial"/>
          <w:sz w:val="24"/>
          <w:szCs w:val="24"/>
          <w:lang w:eastAsia="en-US"/>
        </w:rPr>
        <w:t xml:space="preserve"> priložene su ovršne isprave.</w:t>
      </w:r>
    </w:p>
    <w:p w:rsidR="00B3667F" w:rsidP="00036753" w:rsidRDefault="00B3667F">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Božica Andričević, po punomoćniku, može dokazati u postupku da su sve te tražbine koje su RH osporene zapravo plaćene, a da je dio tražbina neosnovano obračunate.</w:t>
      </w:r>
      <w:r w:rsidR="00AB5327">
        <w:rPr>
          <w:rFonts w:ascii="Arial" w:hAnsi="Arial" w:cs="Arial"/>
          <w:sz w:val="24"/>
          <w:szCs w:val="24"/>
          <w:lang w:eastAsia="en-US"/>
        </w:rPr>
        <w:t xml:space="preserve"> Radi se o tome da je bilo nepravilno knjiženje zbog utjecaja </w:t>
      </w:r>
      <w:r w:rsidR="00AB5327">
        <w:rPr>
          <w:rFonts w:ascii="Arial" w:hAnsi="Arial" w:cs="Arial"/>
          <w:sz w:val="24"/>
          <w:szCs w:val="24"/>
          <w:lang w:eastAsia="en-US"/>
        </w:rPr>
        <w:lastRenderedPageBreak/>
        <w:t>Bosiljka Stanić i društva u njegovom vlasništvu, tako da ta društva nisu stečajni vjerovnici nego su dužnici stečajnog dužnika.</w:t>
      </w:r>
    </w:p>
    <w:p w:rsidR="0086619D" w:rsidP="00036753" w:rsidRDefault="0086619D">
      <w:pPr>
        <w:overflowPunct/>
        <w:autoSpaceDE/>
        <w:autoSpaceDN/>
        <w:adjustRightInd/>
        <w:ind w:firstLine="708"/>
        <w:jc w:val="both"/>
        <w:rPr>
          <w:rFonts w:ascii="Arial" w:hAnsi="Arial" w:cs="Arial"/>
          <w:sz w:val="24"/>
          <w:szCs w:val="24"/>
          <w:lang w:eastAsia="en-US"/>
        </w:rPr>
      </w:pPr>
    </w:p>
    <w:p w:rsidRPr="00674DB2" w:rsidR="00036753" w:rsidP="00036753"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Sud donosi</w:t>
      </w:r>
    </w:p>
    <w:p w:rsidRPr="00674DB2" w:rsidR="00036753" w:rsidP="00036753" w:rsidRDefault="00036753">
      <w:pPr>
        <w:jc w:val="center"/>
        <w:rPr>
          <w:rFonts w:ascii="Arial" w:hAnsi="Arial" w:cs="Arial"/>
          <w:sz w:val="24"/>
          <w:szCs w:val="24"/>
        </w:rPr>
      </w:pPr>
      <w:r w:rsidRPr="00674DB2">
        <w:rPr>
          <w:rFonts w:ascii="Arial" w:hAnsi="Arial" w:cs="Arial"/>
          <w:sz w:val="24"/>
          <w:szCs w:val="24"/>
        </w:rPr>
        <w:t>R J E Š E N J E</w:t>
      </w:r>
    </w:p>
    <w:p w:rsidRPr="00A44B38" w:rsidR="00036753" w:rsidP="00036753" w:rsidRDefault="00036753">
      <w:pPr>
        <w:overflowPunct/>
        <w:autoSpaceDE/>
        <w:autoSpaceDN/>
        <w:adjustRightInd/>
        <w:ind w:firstLine="708"/>
        <w:jc w:val="both"/>
        <w:rPr>
          <w:rFonts w:ascii="Arial" w:hAnsi="Arial" w:cs="Arial"/>
          <w:sz w:val="24"/>
          <w:szCs w:val="24"/>
          <w:lang w:eastAsia="en-US"/>
        </w:rPr>
      </w:pPr>
    </w:p>
    <w:p w:rsidR="00036753" w:rsidP="00036753" w:rsidRDefault="0056262B">
      <w:pPr>
        <w:overflowPunct/>
        <w:autoSpaceDE/>
        <w:autoSpaceDN/>
        <w:adjustRightInd/>
        <w:ind w:firstLine="708"/>
        <w:jc w:val="both"/>
        <w:rPr>
          <w:rFonts w:ascii="Arial" w:hAnsi="Arial" w:cs="Arial"/>
          <w:sz w:val="24"/>
          <w:szCs w:val="24"/>
        </w:rPr>
      </w:pPr>
      <w:r>
        <w:rPr>
          <w:rFonts w:ascii="Arial" w:hAnsi="Arial" w:cs="Arial"/>
          <w:sz w:val="24"/>
          <w:szCs w:val="24"/>
        </w:rPr>
        <w:t>Donijeti će se odluka o upućivanju u parnicu.</w:t>
      </w:r>
    </w:p>
    <w:p w:rsidR="00B3667F" w:rsidP="00036753" w:rsidRDefault="00B3667F">
      <w:pPr>
        <w:overflowPunct/>
        <w:autoSpaceDE/>
        <w:autoSpaceDN/>
        <w:adjustRightInd/>
        <w:ind w:firstLine="708"/>
        <w:jc w:val="both"/>
        <w:rPr>
          <w:rFonts w:ascii="Arial" w:hAnsi="Arial" w:cs="Arial"/>
          <w:sz w:val="24"/>
          <w:szCs w:val="24"/>
        </w:rPr>
      </w:pPr>
    </w:p>
    <w:p w:rsidRPr="00674DB2" w:rsidR="00036753"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Sud donosi</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R J E Š E N J E</w:t>
      </w:r>
    </w:p>
    <w:p w:rsidRPr="009E2BE9" w:rsidR="00036753" w:rsidP="00036753" w:rsidRDefault="00036753">
      <w:pPr>
        <w:overflowPunct/>
        <w:autoSpaceDE/>
        <w:autoSpaceDN/>
        <w:adjustRightInd/>
        <w:jc w:val="center"/>
        <w:rPr>
          <w:rFonts w:ascii="Arial" w:hAnsi="Arial" w:cs="Arial"/>
          <w:sz w:val="24"/>
          <w:szCs w:val="24"/>
          <w:lang w:eastAsia="en-US"/>
        </w:rPr>
      </w:pPr>
    </w:p>
    <w:p w:rsidRPr="009E2BE9" w:rsidR="00036753" w:rsidP="00036753" w:rsidRDefault="00036753">
      <w:pPr>
        <w:overflowPunct/>
        <w:autoSpaceDE/>
        <w:autoSpaceDN/>
        <w:adjustRightInd/>
        <w:ind w:firstLine="708"/>
        <w:jc w:val="both"/>
        <w:rPr>
          <w:rFonts w:ascii="Arial" w:hAnsi="Arial" w:cs="Arial"/>
          <w:sz w:val="24"/>
          <w:szCs w:val="24"/>
          <w:lang w:eastAsia="en-US"/>
        </w:rPr>
      </w:pPr>
      <w:r w:rsidRPr="009E2BE9">
        <w:rPr>
          <w:rFonts w:ascii="Arial" w:hAnsi="Arial" w:cs="Arial"/>
          <w:sz w:val="24"/>
          <w:szCs w:val="24"/>
          <w:lang w:eastAsia="en-US"/>
        </w:rPr>
        <w:t xml:space="preserve">Utvrđuju su tražbine prema priznavanju tražbina </w:t>
      </w:r>
      <w:r w:rsidRPr="009E2BE9" w:rsidR="00D345EA">
        <w:rPr>
          <w:rFonts w:ascii="Arial" w:hAnsi="Arial" w:cs="Arial"/>
          <w:sz w:val="24"/>
          <w:szCs w:val="24"/>
          <w:lang w:eastAsia="en-US"/>
        </w:rPr>
        <w:t xml:space="preserve">stečajnog upravitelja </w:t>
      </w:r>
      <w:r w:rsidRPr="009E2BE9">
        <w:rPr>
          <w:rFonts w:ascii="Arial" w:hAnsi="Arial" w:cs="Arial"/>
          <w:sz w:val="24"/>
          <w:szCs w:val="24"/>
          <w:lang w:eastAsia="en-US"/>
        </w:rPr>
        <w:t>na ovom ročištu</w:t>
      </w:r>
      <w:r w:rsidRPr="009E2BE9" w:rsidR="0086619D">
        <w:rPr>
          <w:rFonts w:ascii="Arial" w:hAnsi="Arial" w:cs="Arial"/>
          <w:sz w:val="24"/>
          <w:szCs w:val="24"/>
          <w:lang w:eastAsia="en-US"/>
        </w:rPr>
        <w:t xml:space="preserve"> u I višem isplatnom redu koje se odnose na radničke tražbine, redni brojevi </w:t>
      </w:r>
      <w:r w:rsidRPr="009E2BE9" w:rsidR="005B6789">
        <w:rPr>
          <w:rFonts w:ascii="Arial" w:hAnsi="Arial" w:cs="Arial"/>
          <w:sz w:val="24"/>
          <w:szCs w:val="24"/>
          <w:lang w:eastAsia="en-US"/>
        </w:rPr>
        <w:t>2-10</w:t>
      </w:r>
      <w:r w:rsidRPr="009E2BE9">
        <w:rPr>
          <w:rFonts w:ascii="Arial" w:hAnsi="Arial" w:cs="Arial"/>
          <w:sz w:val="24"/>
          <w:szCs w:val="24"/>
          <w:lang w:eastAsia="en-US"/>
        </w:rPr>
        <w:t>, a rješenje o utvrđenju tražbina će biti izrađeno u pisanom obliku i objavljeno na e-Oglasnoj ploči radi dostave.</w:t>
      </w:r>
    </w:p>
    <w:p w:rsidR="00036753" w:rsidP="00036753" w:rsidRDefault="00036753">
      <w:pPr>
        <w:overflowPunct/>
        <w:autoSpaceDE/>
        <w:autoSpaceDN/>
        <w:adjustRightInd/>
        <w:jc w:val="both"/>
        <w:rPr>
          <w:rFonts w:ascii="Arial" w:hAnsi="Arial" w:cs="Arial"/>
          <w:sz w:val="24"/>
          <w:szCs w:val="24"/>
          <w:lang w:eastAsia="en-US"/>
        </w:rPr>
      </w:pPr>
    </w:p>
    <w:p w:rsidR="00612820" w:rsidP="00036753" w:rsidRDefault="00612820">
      <w:pPr>
        <w:overflowPunct/>
        <w:autoSpaceDE/>
        <w:autoSpaceDN/>
        <w:adjustRightInd/>
        <w:jc w:val="both"/>
        <w:rPr>
          <w:rFonts w:ascii="Arial" w:hAnsi="Arial" w:cs="Arial"/>
          <w:sz w:val="24"/>
          <w:szCs w:val="24"/>
          <w:lang w:eastAsia="en-US"/>
        </w:rPr>
      </w:pPr>
      <w:r>
        <w:rPr>
          <w:rFonts w:ascii="Arial" w:hAnsi="Arial" w:cs="Arial"/>
          <w:sz w:val="24"/>
          <w:szCs w:val="24"/>
          <w:lang w:eastAsia="en-US"/>
        </w:rPr>
        <w:tab/>
        <w:t>Ana Bekavac izjavljuju da ustupa svoju tražbinu svojoj majci Božici Andričević, a punomoćnik Božice Andričević izjavljuje da je suglasan s ustupanjem.</w:t>
      </w:r>
    </w:p>
    <w:p w:rsidRPr="009E2BE9" w:rsidR="00612820" w:rsidP="00036753" w:rsidRDefault="00612820">
      <w:pPr>
        <w:overflowPunct/>
        <w:autoSpaceDE/>
        <w:autoSpaceDN/>
        <w:adjustRightInd/>
        <w:jc w:val="both"/>
        <w:rPr>
          <w:rFonts w:ascii="Arial" w:hAnsi="Arial" w:cs="Arial"/>
          <w:sz w:val="24"/>
          <w:szCs w:val="24"/>
          <w:lang w:eastAsia="en-US"/>
        </w:rPr>
      </w:pPr>
    </w:p>
    <w:p w:rsidR="00F763CB" w:rsidP="00B168C4"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Vjerovnici, odnosno zainteresirane stranke, se obavještavaju da se dostava rješenja o utvrđenju tražbine, odnosno o osporavanju tražbine, vrši putem e-Oglasne ploče po čl. 12. Stečajnog zakona iz kojeg razloga neće primiti poseban izvadak o upućivanju u parnicu za osporene tražbine. </w:t>
      </w:r>
    </w:p>
    <w:p w:rsidRPr="009E2BE9" w:rsidR="00B168C4" w:rsidP="00B168C4"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      </w:t>
      </w:r>
    </w:p>
    <w:p w:rsidR="00036753" w:rsidP="00F763CB"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    </w:t>
      </w:r>
      <w:r w:rsidRPr="009E2BE9">
        <w:rPr>
          <w:rFonts w:ascii="Arial" w:hAnsi="Arial" w:cs="Arial"/>
          <w:sz w:val="24"/>
          <w:szCs w:val="24"/>
          <w:lang w:eastAsia="en-US"/>
        </w:rPr>
        <w:tab/>
      </w:r>
      <w:r w:rsidRPr="009E2BE9">
        <w:rPr>
          <w:rFonts w:ascii="Arial" w:hAnsi="Arial" w:cs="Arial"/>
          <w:sz w:val="24"/>
          <w:szCs w:val="24"/>
          <w:lang w:eastAsia="en-US"/>
        </w:rPr>
        <w:tab/>
      </w:r>
      <w:r w:rsidRPr="009E2BE9">
        <w:rPr>
          <w:rFonts w:ascii="Arial" w:hAnsi="Arial" w:cs="Arial"/>
          <w:sz w:val="24"/>
          <w:szCs w:val="24"/>
          <w:lang w:eastAsia="en-US"/>
        </w:rPr>
        <w:tab/>
        <w:t xml:space="preserve">    </w:t>
      </w:r>
      <w:r w:rsidR="00E068C0">
        <w:rPr>
          <w:rFonts w:ascii="Arial" w:hAnsi="Arial" w:cs="Arial"/>
          <w:sz w:val="24"/>
          <w:szCs w:val="24"/>
          <w:lang w:eastAsia="en-US"/>
        </w:rPr>
        <w:t>Dovršeno u 11</w:t>
      </w:r>
      <w:r w:rsidR="00211083">
        <w:rPr>
          <w:rFonts w:ascii="Arial" w:hAnsi="Arial" w:cs="Arial"/>
          <w:sz w:val="24"/>
          <w:szCs w:val="24"/>
          <w:lang w:eastAsia="en-US"/>
        </w:rPr>
        <w:t>:</w:t>
      </w:r>
      <w:r w:rsidR="00E068C0">
        <w:rPr>
          <w:rFonts w:ascii="Arial" w:hAnsi="Arial" w:cs="Arial"/>
          <w:sz w:val="24"/>
          <w:szCs w:val="24"/>
          <w:lang w:eastAsia="en-US"/>
        </w:rPr>
        <w:t>25</w:t>
      </w:r>
      <w:r w:rsidR="00036753">
        <w:rPr>
          <w:rFonts w:ascii="Arial" w:hAnsi="Arial" w:cs="Arial"/>
          <w:sz w:val="24"/>
          <w:szCs w:val="24"/>
          <w:lang w:eastAsia="en-US"/>
        </w:rPr>
        <w:t xml:space="preserve"> </w:t>
      </w:r>
      <w:r w:rsidRPr="00674DB2" w:rsidR="00036753">
        <w:rPr>
          <w:rFonts w:ascii="Arial" w:hAnsi="Arial" w:cs="Arial"/>
          <w:sz w:val="24"/>
          <w:szCs w:val="24"/>
          <w:lang w:eastAsia="en-US"/>
        </w:rPr>
        <w:t>sati.</w:t>
      </w:r>
    </w:p>
    <w:p w:rsidR="00036753" w:rsidP="00036753" w:rsidRDefault="00036753">
      <w:pPr>
        <w:overflowPunct/>
        <w:autoSpaceDE/>
        <w:autoSpaceDN/>
        <w:adjustRightInd/>
        <w:jc w:val="center"/>
        <w:rPr>
          <w:rFonts w:ascii="Arial" w:hAnsi="Arial" w:cs="Arial"/>
          <w:sz w:val="24"/>
          <w:szCs w:val="24"/>
          <w:lang w:eastAsia="en-US"/>
        </w:rPr>
      </w:pPr>
    </w:p>
    <w:p w:rsidRPr="00674DB2" w:rsidR="00612820"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Prelazi se </w:t>
      </w:r>
      <w:r w:rsidR="00612820">
        <w:rPr>
          <w:rFonts w:ascii="Arial" w:hAnsi="Arial" w:cs="Arial"/>
          <w:sz w:val="24"/>
          <w:szCs w:val="24"/>
          <w:lang w:eastAsia="en-US"/>
        </w:rPr>
        <w:t xml:space="preserve">u 11:26 sati </w:t>
      </w:r>
      <w:r w:rsidRPr="00674DB2">
        <w:rPr>
          <w:rFonts w:ascii="Arial" w:hAnsi="Arial" w:cs="Arial"/>
          <w:sz w:val="24"/>
          <w:szCs w:val="24"/>
          <w:lang w:eastAsia="en-US"/>
        </w:rPr>
        <w:t>na</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IZVJEŠTAJNO ROČIŠTE</w:t>
      </w:r>
    </w:p>
    <w:p w:rsidR="009E2BE9" w:rsidP="00036753" w:rsidRDefault="009E2BE9">
      <w:pPr>
        <w:overflowPunct/>
        <w:autoSpaceDE/>
        <w:autoSpaceDN/>
        <w:adjustRightInd/>
        <w:jc w:val="both"/>
        <w:rPr>
          <w:rFonts w:ascii="Arial" w:hAnsi="Arial" w:cs="Arial"/>
          <w:sz w:val="24"/>
          <w:szCs w:val="24"/>
          <w:lang w:eastAsia="en-US"/>
        </w:rPr>
      </w:pPr>
    </w:p>
    <w:p w:rsidR="009E2BE9" w:rsidP="009E2BE9" w:rsidRDefault="009E2BE9">
      <w:pPr>
        <w:overflowPunct/>
        <w:autoSpaceDE/>
        <w:autoSpaceDN/>
        <w:adjustRightInd/>
        <w:ind w:firstLine="708"/>
        <w:jc w:val="both"/>
        <w:rPr>
          <w:rFonts w:ascii="Arial" w:hAnsi="Arial" w:cs="Arial"/>
          <w:sz w:val="24"/>
          <w:szCs w:val="24"/>
        </w:rPr>
      </w:pPr>
      <w:r>
        <w:rPr>
          <w:rFonts w:ascii="Arial" w:hAnsi="Arial" w:cs="Arial"/>
          <w:sz w:val="24"/>
          <w:szCs w:val="24"/>
        </w:rPr>
        <w:t>Ana Bekavac izjavljuje da se dogodila neugodna situacija s Bosiljkom Stanić 8. svibnja 2024., da je isključena struja u prostoru u kojem žive njeni roditelji, naime dole je poslovni prostor u kojem je bila u najmu Bravarija Andričević</w:t>
      </w:r>
      <w:r w:rsidR="00744D4A">
        <w:rPr>
          <w:rFonts w:ascii="Arial" w:hAnsi="Arial" w:cs="Arial"/>
          <w:sz w:val="24"/>
          <w:szCs w:val="24"/>
        </w:rPr>
        <w:t xml:space="preserve"> </w:t>
      </w:r>
      <w:r w:rsidR="007E5132">
        <w:rPr>
          <w:rFonts w:ascii="Arial" w:hAnsi="Arial" w:cs="Arial"/>
          <w:sz w:val="24"/>
          <w:szCs w:val="24"/>
        </w:rPr>
        <w:t>j.d.o.o.</w:t>
      </w:r>
      <w:r>
        <w:rPr>
          <w:rFonts w:ascii="Arial" w:hAnsi="Arial" w:cs="Arial"/>
          <w:sz w:val="24"/>
          <w:szCs w:val="24"/>
        </w:rPr>
        <w:t>, a gore se nalazi stan u kojem žive njeni roditelj, a vlasnik je EKO</w:t>
      </w:r>
      <w:r w:rsidR="00F763CB">
        <w:rPr>
          <w:rFonts w:ascii="Arial" w:hAnsi="Arial" w:cs="Arial"/>
          <w:sz w:val="24"/>
          <w:szCs w:val="24"/>
        </w:rPr>
        <w:t>-</w:t>
      </w:r>
      <w:r>
        <w:rPr>
          <w:rFonts w:ascii="Arial" w:hAnsi="Arial" w:cs="Arial"/>
          <w:sz w:val="24"/>
          <w:szCs w:val="24"/>
        </w:rPr>
        <w:t>BUHAČA d.o.o.</w:t>
      </w:r>
    </w:p>
    <w:p w:rsidR="009E2BE9" w:rsidP="009E2BE9" w:rsidRDefault="009E2BE9">
      <w:pPr>
        <w:overflowPunct/>
        <w:autoSpaceDE/>
        <w:autoSpaceDN/>
        <w:adjustRightInd/>
        <w:ind w:firstLine="708"/>
        <w:jc w:val="both"/>
        <w:rPr>
          <w:rFonts w:ascii="Arial" w:hAnsi="Arial" w:cs="Arial"/>
          <w:sz w:val="24"/>
          <w:szCs w:val="24"/>
        </w:rPr>
      </w:pPr>
    </w:p>
    <w:p w:rsidR="009E2BE9" w:rsidP="009E2BE9" w:rsidRDefault="009E2BE9">
      <w:pPr>
        <w:overflowPunct/>
        <w:autoSpaceDE/>
        <w:autoSpaceDN/>
        <w:adjustRightInd/>
        <w:ind w:firstLine="708"/>
        <w:jc w:val="both"/>
        <w:rPr>
          <w:rFonts w:ascii="Arial" w:hAnsi="Arial" w:cs="Arial"/>
          <w:sz w:val="24"/>
          <w:szCs w:val="24"/>
        </w:rPr>
      </w:pPr>
      <w:r>
        <w:rPr>
          <w:rFonts w:ascii="Arial" w:hAnsi="Arial" w:cs="Arial"/>
          <w:sz w:val="24"/>
          <w:szCs w:val="24"/>
        </w:rPr>
        <w:t>Stečajni upravitelj objašnjava da se on nije izjasnio za produženje ugovora za poslovni prostor, a taj ugovor je istekao 30. studenog 2023. tako da se stečajni dužnik ne može angažirati oko vraćanja dotoka struje u taj prostor.</w:t>
      </w:r>
    </w:p>
    <w:p w:rsidR="00036753"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w:t>
      </w:r>
    </w:p>
    <w:p w:rsidR="007E5132" w:rsidP="00744D4A" w:rsidRDefault="007E5132">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Sud postavlja upit stečajnom upravitelju vezano za postojanje nenamirenih tražbina, isti ističe da je ispitao pitanje evidentirane tražbine prema Božici </w:t>
      </w:r>
      <w:r w:rsidR="00C34423">
        <w:rPr>
          <w:rFonts w:ascii="Arial" w:hAnsi="Arial" w:cs="Arial"/>
          <w:sz w:val="24"/>
          <w:szCs w:val="24"/>
          <w:lang w:eastAsia="en-US"/>
        </w:rPr>
        <w:t>A</w:t>
      </w:r>
      <w:r>
        <w:rPr>
          <w:rFonts w:ascii="Arial" w:hAnsi="Arial" w:cs="Arial"/>
          <w:sz w:val="24"/>
          <w:szCs w:val="24"/>
          <w:lang w:eastAsia="en-US"/>
        </w:rPr>
        <w:t>ndričević i zaključio da se radi o nenaplativoj tražbini s obzirom na njeno imovino stanje i dob</w:t>
      </w:r>
      <w:r w:rsidR="00C34423">
        <w:rPr>
          <w:rFonts w:ascii="Arial" w:hAnsi="Arial" w:cs="Arial"/>
          <w:sz w:val="24"/>
          <w:szCs w:val="24"/>
          <w:lang w:eastAsia="en-US"/>
        </w:rPr>
        <w:t xml:space="preserve"> te je upitno postojanje njene kaznene odgovornosti jer je sam stečajni upravitelj zaključio da ona nije stvarno vodila društvo nego da se od nje tražilo da potpisuje njoj nerazumljivu dokumentaciju.</w:t>
      </w:r>
    </w:p>
    <w:p w:rsidRPr="00E30F8C" w:rsidR="007E5132" w:rsidP="00036753" w:rsidRDefault="007E5132">
      <w:pPr>
        <w:overflowPunct/>
        <w:autoSpaceDE/>
        <w:autoSpaceDN/>
        <w:adjustRightInd/>
        <w:jc w:val="both"/>
        <w:rPr>
          <w:rFonts w:ascii="Arial" w:hAnsi="Arial" w:cs="Arial"/>
          <w:sz w:val="24"/>
          <w:szCs w:val="24"/>
          <w:lang w:eastAsia="en-US"/>
        </w:rPr>
      </w:pPr>
    </w:p>
    <w:p w:rsidRPr="00E30F8C" w:rsidR="00CA4DA7" w:rsidP="00E30F8C" w:rsidRDefault="004A45B6">
      <w:pPr>
        <w:overflowPunct/>
        <w:autoSpaceDE/>
        <w:autoSpaceDN/>
        <w:adjustRightInd/>
        <w:ind w:firstLine="708"/>
        <w:jc w:val="both"/>
        <w:rPr>
          <w:rFonts w:ascii="Arial" w:hAnsi="Arial" w:cs="Arial"/>
          <w:sz w:val="24"/>
          <w:szCs w:val="24"/>
        </w:rPr>
      </w:pPr>
      <w:r w:rsidRPr="00E30F8C">
        <w:rPr>
          <w:rFonts w:ascii="Arial" w:hAnsi="Arial" w:cs="Arial"/>
          <w:sz w:val="24"/>
          <w:szCs w:val="24"/>
        </w:rPr>
        <w:t>Vezano za točku V Zaključka suda od 12.</w:t>
      </w:r>
      <w:r w:rsidRPr="00E30F8C" w:rsidR="0012765B">
        <w:rPr>
          <w:rFonts w:ascii="Arial" w:hAnsi="Arial" w:cs="Arial"/>
          <w:sz w:val="24"/>
          <w:szCs w:val="24"/>
        </w:rPr>
        <w:t xml:space="preserve"> travnja </w:t>
      </w:r>
      <w:r w:rsidRPr="00E30F8C">
        <w:rPr>
          <w:rFonts w:ascii="Arial" w:hAnsi="Arial" w:cs="Arial"/>
          <w:sz w:val="24"/>
          <w:szCs w:val="24"/>
        </w:rPr>
        <w:t>2024. stečajni upravitelj upućuje na prethodna svoja izvj</w:t>
      </w:r>
      <w:r w:rsidRPr="00E30F8C" w:rsidR="0012765B">
        <w:rPr>
          <w:rFonts w:ascii="Arial" w:hAnsi="Arial" w:cs="Arial"/>
          <w:sz w:val="24"/>
          <w:szCs w:val="24"/>
        </w:rPr>
        <w:t>ešća još iz prethodnog postupka</w:t>
      </w:r>
      <w:r w:rsidRPr="00E30F8C">
        <w:rPr>
          <w:rFonts w:ascii="Arial" w:hAnsi="Arial" w:cs="Arial"/>
          <w:sz w:val="24"/>
          <w:szCs w:val="24"/>
        </w:rPr>
        <w:t xml:space="preserve"> te za prvo izvještajno ročište, prema kojem je imovno stanje Božice Andričević već ispitano, a dok je na ročištu 26.</w:t>
      </w:r>
      <w:r w:rsidRPr="00E30F8C" w:rsidR="0012765B">
        <w:rPr>
          <w:rFonts w:ascii="Arial" w:hAnsi="Arial" w:cs="Arial"/>
          <w:sz w:val="24"/>
          <w:szCs w:val="24"/>
        </w:rPr>
        <w:t xml:space="preserve"> </w:t>
      </w:r>
      <w:r w:rsidRPr="00E30F8C">
        <w:rPr>
          <w:rFonts w:ascii="Arial" w:hAnsi="Arial" w:cs="Arial"/>
          <w:sz w:val="24"/>
          <w:szCs w:val="24"/>
        </w:rPr>
        <w:t xml:space="preserve">ožujka 2024. nesporno potvrđeno od strane bivše knjigovođe da </w:t>
      </w:r>
      <w:r w:rsidRPr="00E30F8C">
        <w:rPr>
          <w:rFonts w:ascii="Arial" w:hAnsi="Arial" w:cs="Arial"/>
          <w:sz w:val="24"/>
          <w:szCs w:val="24"/>
        </w:rPr>
        <w:lastRenderedPageBreak/>
        <w:t>je radnice Anu Bekavac i Božicu Andri</w:t>
      </w:r>
      <w:r w:rsidRPr="00E30F8C" w:rsidR="0012765B">
        <w:rPr>
          <w:rFonts w:ascii="Arial" w:hAnsi="Arial" w:cs="Arial"/>
          <w:sz w:val="24"/>
          <w:szCs w:val="24"/>
        </w:rPr>
        <w:t xml:space="preserve">čević odjavila sa HZMO dana 23. veljače </w:t>
      </w:r>
      <w:r w:rsidRPr="00E30F8C">
        <w:rPr>
          <w:rFonts w:ascii="Arial" w:hAnsi="Arial" w:cs="Arial"/>
          <w:sz w:val="24"/>
          <w:szCs w:val="24"/>
        </w:rPr>
        <w:t>2024., s danom odjave 22.</w:t>
      </w:r>
      <w:r w:rsidRPr="00E30F8C" w:rsidR="0012765B">
        <w:rPr>
          <w:rFonts w:ascii="Arial" w:hAnsi="Arial" w:cs="Arial"/>
          <w:sz w:val="24"/>
          <w:szCs w:val="24"/>
        </w:rPr>
        <w:t xml:space="preserve"> veljače </w:t>
      </w:r>
      <w:r w:rsidRPr="00E30F8C" w:rsidR="00CA4DA7">
        <w:rPr>
          <w:rFonts w:ascii="Arial" w:hAnsi="Arial" w:cs="Arial"/>
          <w:sz w:val="24"/>
          <w:szCs w:val="24"/>
        </w:rPr>
        <w:t>2024.</w:t>
      </w:r>
    </w:p>
    <w:p w:rsidR="00CA4DA7" w:rsidP="00036753" w:rsidRDefault="00CA4DA7">
      <w:pPr>
        <w:overflowPunct/>
        <w:autoSpaceDE/>
        <w:autoSpaceDN/>
        <w:adjustRightInd/>
        <w:jc w:val="both"/>
      </w:pPr>
    </w:p>
    <w:p w:rsidR="00E30F8C" w:rsidP="00E22827" w:rsidRDefault="00CA4DA7">
      <w:pPr>
        <w:overflowPunct/>
        <w:autoSpaceDE/>
        <w:autoSpaceDN/>
        <w:adjustRightInd/>
        <w:ind w:firstLine="708"/>
        <w:jc w:val="both"/>
        <w:rPr>
          <w:rFonts w:ascii="Arial" w:hAnsi="Arial" w:cs="Arial"/>
          <w:sz w:val="24"/>
          <w:szCs w:val="24"/>
        </w:rPr>
      </w:pPr>
      <w:r w:rsidRPr="00E30F8C">
        <w:rPr>
          <w:rFonts w:ascii="Arial" w:hAnsi="Arial" w:cs="Arial"/>
          <w:sz w:val="24"/>
          <w:szCs w:val="24"/>
        </w:rPr>
        <w:t>Stečajni upravitelj ističe da se izjas</w:t>
      </w:r>
      <w:r w:rsidRPr="00E30F8C" w:rsidR="00E30F8C">
        <w:rPr>
          <w:rFonts w:ascii="Arial" w:hAnsi="Arial" w:cs="Arial"/>
          <w:sz w:val="24"/>
          <w:szCs w:val="24"/>
        </w:rPr>
        <w:t xml:space="preserve">nio o predvidivim </w:t>
      </w:r>
      <w:r w:rsidR="00D94DBA">
        <w:rPr>
          <w:rFonts w:ascii="Arial" w:hAnsi="Arial" w:cs="Arial"/>
          <w:sz w:val="24"/>
          <w:szCs w:val="24"/>
        </w:rPr>
        <w:t xml:space="preserve">troškovima </w:t>
      </w:r>
      <w:r w:rsidRPr="00E30F8C" w:rsidR="00E30F8C">
        <w:rPr>
          <w:rFonts w:ascii="Arial" w:hAnsi="Arial" w:cs="Arial"/>
          <w:sz w:val="24"/>
          <w:szCs w:val="24"/>
        </w:rPr>
        <w:t>za 6 mjeseci</w:t>
      </w:r>
      <w:r w:rsidRPr="00E30F8C">
        <w:rPr>
          <w:rFonts w:ascii="Arial" w:hAnsi="Arial" w:cs="Arial"/>
          <w:sz w:val="24"/>
          <w:szCs w:val="24"/>
        </w:rPr>
        <w:t xml:space="preserve"> i nastalim troškovima postupaka koji bez vođenja nekakvih parničnih i kaznenih postupaka iznose</w:t>
      </w:r>
      <w:r w:rsidRPr="00E30F8C" w:rsidR="004A45B6">
        <w:rPr>
          <w:rFonts w:ascii="Arial" w:hAnsi="Arial" w:cs="Arial"/>
          <w:sz w:val="24"/>
          <w:szCs w:val="24"/>
        </w:rPr>
        <w:t xml:space="preserve"> </w:t>
      </w:r>
      <w:r w:rsidRPr="00E30F8C" w:rsidR="00E30F8C">
        <w:rPr>
          <w:rFonts w:ascii="Arial" w:hAnsi="Arial" w:cs="Arial"/>
          <w:sz w:val="24"/>
          <w:szCs w:val="24"/>
        </w:rPr>
        <w:t xml:space="preserve">2.588,42 eur. </w:t>
      </w:r>
    </w:p>
    <w:p w:rsidRPr="00E30F8C" w:rsidR="00F02E45" w:rsidP="00036753" w:rsidRDefault="00F02E45">
      <w:pPr>
        <w:overflowPunct/>
        <w:autoSpaceDE/>
        <w:autoSpaceDN/>
        <w:adjustRightInd/>
        <w:jc w:val="both"/>
        <w:rPr>
          <w:rFonts w:ascii="Arial" w:hAnsi="Arial" w:cs="Arial"/>
          <w:sz w:val="24"/>
          <w:szCs w:val="24"/>
        </w:rPr>
      </w:pPr>
    </w:p>
    <w:p w:rsidR="004A45B6" w:rsidP="00E22827" w:rsidRDefault="00E30F8C">
      <w:pPr>
        <w:overflowPunct/>
        <w:autoSpaceDE/>
        <w:autoSpaceDN/>
        <w:adjustRightInd/>
        <w:ind w:firstLine="708"/>
        <w:jc w:val="both"/>
        <w:rPr>
          <w:rFonts w:ascii="Arial" w:hAnsi="Arial" w:cs="Arial"/>
          <w:sz w:val="24"/>
          <w:szCs w:val="24"/>
        </w:rPr>
      </w:pPr>
      <w:r w:rsidRPr="00E30F8C">
        <w:rPr>
          <w:rFonts w:ascii="Arial" w:hAnsi="Arial" w:cs="Arial"/>
          <w:sz w:val="24"/>
          <w:szCs w:val="24"/>
        </w:rPr>
        <w:t>Ističe da neće predložiti provođenje kaznenih i parničnih postupaka, ali ukoliko skupština odluči da se ipak provode, onda će se izjasniti i o tim troškovima.</w:t>
      </w:r>
    </w:p>
    <w:p w:rsidRPr="00E30F8C" w:rsidR="00F02E45" w:rsidP="00036753" w:rsidRDefault="00F02E45">
      <w:pPr>
        <w:overflowPunct/>
        <w:autoSpaceDE/>
        <w:autoSpaceDN/>
        <w:adjustRightInd/>
        <w:jc w:val="both"/>
        <w:rPr>
          <w:rFonts w:ascii="Arial" w:hAnsi="Arial" w:cs="Arial"/>
          <w:sz w:val="24"/>
          <w:szCs w:val="24"/>
        </w:rPr>
      </w:pPr>
    </w:p>
    <w:p w:rsidR="00E30F8C" w:rsidP="00E22827" w:rsidRDefault="00E30F8C">
      <w:pPr>
        <w:overflowPunct/>
        <w:autoSpaceDE/>
        <w:autoSpaceDN/>
        <w:adjustRightInd/>
        <w:ind w:firstLine="708"/>
        <w:jc w:val="both"/>
        <w:rPr>
          <w:rFonts w:ascii="Arial" w:hAnsi="Arial" w:cs="Arial"/>
          <w:sz w:val="24"/>
          <w:szCs w:val="24"/>
        </w:rPr>
      </w:pPr>
      <w:r w:rsidRPr="00E30F8C">
        <w:rPr>
          <w:rFonts w:ascii="Arial" w:hAnsi="Arial" w:cs="Arial"/>
          <w:sz w:val="24"/>
          <w:szCs w:val="24"/>
        </w:rPr>
        <w:t xml:space="preserve">Stečajni upravitelj ističe da u svojim procijenjenih troškovima nije uvrstio odvoženje vozila i njihovo </w:t>
      </w:r>
      <w:r w:rsidR="00D94DBA">
        <w:rPr>
          <w:rFonts w:ascii="Arial" w:hAnsi="Arial" w:cs="Arial"/>
          <w:sz w:val="24"/>
          <w:szCs w:val="24"/>
        </w:rPr>
        <w:t>skladištenje, jer ne zna još kakva</w:t>
      </w:r>
      <w:r w:rsidRPr="00E30F8C">
        <w:rPr>
          <w:rFonts w:ascii="Arial" w:hAnsi="Arial" w:cs="Arial"/>
          <w:sz w:val="24"/>
          <w:szCs w:val="24"/>
        </w:rPr>
        <w:t xml:space="preserve"> će biti odluka </w:t>
      </w:r>
      <w:r w:rsidR="00E22827">
        <w:rPr>
          <w:rFonts w:ascii="Arial" w:hAnsi="Arial" w:cs="Arial"/>
          <w:sz w:val="24"/>
          <w:szCs w:val="24"/>
        </w:rPr>
        <w:t>S</w:t>
      </w:r>
      <w:r w:rsidRPr="00E30F8C">
        <w:rPr>
          <w:rFonts w:ascii="Arial" w:hAnsi="Arial" w:cs="Arial"/>
          <w:sz w:val="24"/>
          <w:szCs w:val="24"/>
        </w:rPr>
        <w:t>kupštine.</w:t>
      </w:r>
    </w:p>
    <w:p w:rsidR="00F02E45" w:rsidP="00036753" w:rsidRDefault="00F02E45">
      <w:pPr>
        <w:overflowPunct/>
        <w:autoSpaceDE/>
        <w:autoSpaceDN/>
        <w:adjustRightInd/>
        <w:jc w:val="both"/>
        <w:rPr>
          <w:rFonts w:ascii="Arial" w:hAnsi="Arial" w:cs="Arial"/>
          <w:sz w:val="24"/>
          <w:szCs w:val="24"/>
        </w:rPr>
      </w:pPr>
    </w:p>
    <w:p w:rsidRPr="00EE68FA" w:rsidR="00D94DBA" w:rsidP="00E22827" w:rsidRDefault="00E22827">
      <w:pPr>
        <w:overflowPunct/>
        <w:autoSpaceDE/>
        <w:autoSpaceDN/>
        <w:adjustRightInd/>
        <w:ind w:firstLine="708"/>
        <w:jc w:val="both"/>
        <w:rPr>
          <w:rFonts w:ascii="Arial" w:hAnsi="Arial" w:cs="Arial"/>
          <w:sz w:val="24"/>
          <w:szCs w:val="24"/>
        </w:rPr>
      </w:pPr>
      <w:r>
        <w:rPr>
          <w:rFonts w:ascii="Arial" w:hAnsi="Arial" w:cs="Arial"/>
          <w:sz w:val="24"/>
          <w:szCs w:val="24"/>
        </w:rPr>
        <w:t>Stečajni upravitelj se i</w:t>
      </w:r>
      <w:r w:rsidRPr="00EE68FA" w:rsidR="00D94DBA">
        <w:rPr>
          <w:rFonts w:ascii="Arial" w:hAnsi="Arial" w:cs="Arial"/>
          <w:sz w:val="24"/>
          <w:szCs w:val="24"/>
        </w:rPr>
        <w:t xml:space="preserve">zjasnio o slijedećim troškovima: </w:t>
      </w:r>
    </w:p>
    <w:p w:rsidRPr="00EE68FA" w:rsidR="00D94DBA" w:rsidP="00036753" w:rsidRDefault="00D94DBA">
      <w:pPr>
        <w:overflowPunct/>
        <w:autoSpaceDE/>
        <w:autoSpaceDN/>
        <w:adjustRightInd/>
        <w:jc w:val="both"/>
        <w:rPr>
          <w:rFonts w:ascii="Arial" w:hAnsi="Arial" w:cs="Arial"/>
          <w:sz w:val="24"/>
          <w:szCs w:val="24"/>
        </w:rPr>
      </w:pPr>
      <w:r w:rsidRPr="00EE68FA">
        <w:rPr>
          <w:rFonts w:ascii="Arial" w:hAnsi="Arial" w:cs="Arial"/>
          <w:sz w:val="24"/>
          <w:szCs w:val="24"/>
        </w:rPr>
        <w:t xml:space="preserve">-trošak procjene vozila sudskog vještaka </w:t>
      </w:r>
      <w:r w:rsidRPr="00EE68FA" w:rsidR="00F02E45">
        <w:rPr>
          <w:rFonts w:ascii="Arial" w:hAnsi="Arial" w:cs="Arial"/>
          <w:sz w:val="24"/>
          <w:szCs w:val="24"/>
        </w:rPr>
        <w:t xml:space="preserve">- </w:t>
      </w:r>
      <w:r w:rsidRPr="00EE68FA">
        <w:rPr>
          <w:rFonts w:ascii="Arial" w:hAnsi="Arial" w:cs="Arial"/>
          <w:sz w:val="24"/>
          <w:szCs w:val="24"/>
        </w:rPr>
        <w:t>420,00 eur,</w:t>
      </w:r>
    </w:p>
    <w:p w:rsidRPr="00EE68FA" w:rsidR="00434B91" w:rsidP="00036753" w:rsidRDefault="00D94DBA">
      <w:pPr>
        <w:overflowPunct/>
        <w:autoSpaceDE/>
        <w:autoSpaceDN/>
        <w:adjustRightInd/>
        <w:jc w:val="both"/>
        <w:rPr>
          <w:rFonts w:ascii="Arial" w:hAnsi="Arial" w:cs="Arial"/>
          <w:sz w:val="24"/>
          <w:szCs w:val="24"/>
        </w:rPr>
      </w:pPr>
      <w:r w:rsidRPr="00EE68FA">
        <w:rPr>
          <w:rFonts w:ascii="Arial" w:hAnsi="Arial" w:cs="Arial"/>
          <w:sz w:val="24"/>
          <w:szCs w:val="24"/>
        </w:rPr>
        <w:t xml:space="preserve">-putni trošak stečajnog upravitelja </w:t>
      </w:r>
      <w:r w:rsidRPr="00EE68FA" w:rsidR="00F02E45">
        <w:rPr>
          <w:rFonts w:ascii="Arial" w:hAnsi="Arial" w:cs="Arial"/>
          <w:sz w:val="24"/>
          <w:szCs w:val="24"/>
        </w:rPr>
        <w:t xml:space="preserve">- </w:t>
      </w:r>
      <w:r w:rsidRPr="00EE68FA" w:rsidR="00434B91">
        <w:rPr>
          <w:rFonts w:ascii="Arial" w:hAnsi="Arial" w:cs="Arial"/>
          <w:sz w:val="24"/>
          <w:szCs w:val="24"/>
        </w:rPr>
        <w:t xml:space="preserve">278,08 eur jednokratno </w:t>
      </w:r>
    </w:p>
    <w:p w:rsidRPr="00EE68FA" w:rsidR="00D94DBA" w:rsidP="00036753" w:rsidRDefault="00434B91">
      <w:pPr>
        <w:overflowPunct/>
        <w:autoSpaceDE/>
        <w:autoSpaceDN/>
        <w:adjustRightInd/>
        <w:jc w:val="both"/>
        <w:rPr>
          <w:rFonts w:ascii="Arial" w:hAnsi="Arial" w:cs="Arial"/>
          <w:sz w:val="24"/>
          <w:szCs w:val="24"/>
        </w:rPr>
      </w:pPr>
      <w:r w:rsidRPr="00EE68FA">
        <w:rPr>
          <w:rFonts w:ascii="Arial" w:hAnsi="Arial" w:cs="Arial"/>
          <w:sz w:val="24"/>
          <w:szCs w:val="24"/>
        </w:rPr>
        <w:t>-</w:t>
      </w:r>
      <w:r w:rsidRPr="00EE68FA" w:rsidR="00F02E45">
        <w:rPr>
          <w:rFonts w:ascii="Arial" w:hAnsi="Arial" w:cs="Arial"/>
          <w:sz w:val="24"/>
          <w:szCs w:val="24"/>
        </w:rPr>
        <w:t>t</w:t>
      </w:r>
      <w:r w:rsidRPr="00EE68FA">
        <w:rPr>
          <w:rFonts w:ascii="Arial" w:hAnsi="Arial" w:cs="Arial"/>
          <w:sz w:val="24"/>
          <w:szCs w:val="24"/>
        </w:rPr>
        <w:t xml:space="preserve">roškovi prethodnog postupka </w:t>
      </w:r>
      <w:r w:rsidRPr="00EE68FA" w:rsidR="00F02E45">
        <w:rPr>
          <w:rFonts w:ascii="Arial" w:hAnsi="Arial" w:cs="Arial"/>
          <w:sz w:val="24"/>
          <w:szCs w:val="24"/>
        </w:rPr>
        <w:t xml:space="preserve">- </w:t>
      </w:r>
      <w:r w:rsidRPr="00EE68FA">
        <w:rPr>
          <w:rFonts w:ascii="Arial" w:hAnsi="Arial" w:cs="Arial"/>
          <w:sz w:val="24"/>
          <w:szCs w:val="24"/>
        </w:rPr>
        <w:t>710,34 eur jednokratno</w:t>
      </w:r>
    </w:p>
    <w:p w:rsidRPr="00EE68FA" w:rsidR="00434B91" w:rsidP="00E22827" w:rsidRDefault="00434B91">
      <w:pPr>
        <w:pStyle w:val="Bezproreda"/>
        <w:ind w:firstLine="708"/>
        <w:jc w:val="both"/>
        <w:rPr>
          <w:rFonts w:ascii="Arial" w:hAnsi="Arial" w:cs="Arial"/>
          <w:sz w:val="24"/>
          <w:szCs w:val="24"/>
        </w:rPr>
      </w:pPr>
      <w:r w:rsidRPr="00EE68FA">
        <w:rPr>
          <w:rFonts w:ascii="Arial" w:hAnsi="Arial" w:cs="Arial"/>
          <w:sz w:val="24"/>
          <w:szCs w:val="24"/>
        </w:rPr>
        <w:t>Predračun troškova za naredno šestomjesečno razdoblje od 27. siječnja 2024. do 27. srpnja 2024. U skladu sa čl.89. SZ-a predračun troškova stečajnog postupka za šestomjesečno razdoblje koje slijedi iznosi: Vrsta: mjesečno eur mjeseci/kom ukupno</w:t>
      </w:r>
      <w:r w:rsidRPr="00EE68FA" w:rsidR="00F02E45">
        <w:rPr>
          <w:rFonts w:ascii="Arial" w:hAnsi="Arial" w:cs="Arial"/>
          <w:sz w:val="24"/>
          <w:szCs w:val="24"/>
        </w:rPr>
        <w:t>:</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w:t>
      </w:r>
      <w:r w:rsidRPr="00EE68FA" w:rsidR="00F02E45">
        <w:rPr>
          <w:rFonts w:ascii="Arial" w:hAnsi="Arial" w:cs="Arial"/>
          <w:sz w:val="24"/>
          <w:szCs w:val="24"/>
        </w:rPr>
        <w:t>t</w:t>
      </w:r>
      <w:r w:rsidRPr="00EE68FA">
        <w:rPr>
          <w:rFonts w:ascii="Arial" w:hAnsi="Arial" w:cs="Arial"/>
          <w:sz w:val="24"/>
          <w:szCs w:val="24"/>
        </w:rPr>
        <w:t xml:space="preserve">roškovi računovodstva 100,00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6</w:t>
      </w:r>
      <w:r w:rsidR="00813EE6">
        <w:rPr>
          <w:rFonts w:ascii="Arial" w:hAnsi="Arial" w:cs="Arial"/>
          <w:sz w:val="24"/>
          <w:szCs w:val="24"/>
        </w:rPr>
        <w:t>.</w:t>
      </w:r>
      <w:r w:rsidRPr="00EE68FA">
        <w:rPr>
          <w:rFonts w:ascii="Arial" w:hAnsi="Arial" w:cs="Arial"/>
          <w:sz w:val="24"/>
          <w:szCs w:val="24"/>
        </w:rPr>
        <w:t xml:space="preserve">600,00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w:t>
      </w:r>
      <w:r w:rsidRPr="00EE68FA" w:rsidR="00F02E45">
        <w:rPr>
          <w:rFonts w:ascii="Arial" w:hAnsi="Arial" w:cs="Arial"/>
          <w:sz w:val="24"/>
          <w:szCs w:val="24"/>
        </w:rPr>
        <w:t>b</w:t>
      </w:r>
      <w:r w:rsidRPr="00EE68FA">
        <w:rPr>
          <w:rFonts w:ascii="Arial" w:hAnsi="Arial" w:cs="Arial"/>
          <w:sz w:val="24"/>
          <w:szCs w:val="24"/>
        </w:rPr>
        <w:t>ankarski troškovi 10,00 eur</w:t>
      </w:r>
      <w:r w:rsidRPr="00EE68FA" w:rsidR="00F02E45">
        <w:rPr>
          <w:rFonts w:ascii="Arial" w:hAnsi="Arial" w:cs="Arial"/>
          <w:sz w:val="24"/>
          <w:szCs w:val="24"/>
        </w:rPr>
        <w:t xml:space="preserve"> </w:t>
      </w:r>
      <w:r w:rsidR="00813EE6">
        <w:rPr>
          <w:rFonts w:ascii="Arial" w:hAnsi="Arial" w:cs="Arial"/>
          <w:sz w:val="24"/>
          <w:szCs w:val="24"/>
        </w:rPr>
        <w:t>–</w:t>
      </w:r>
      <w:r w:rsidRPr="00EE68FA">
        <w:rPr>
          <w:rFonts w:ascii="Arial" w:hAnsi="Arial" w:cs="Arial"/>
          <w:sz w:val="24"/>
          <w:szCs w:val="24"/>
        </w:rPr>
        <w:t xml:space="preserve"> 660,00 eur</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 xml:space="preserve">- </w:t>
      </w:r>
      <w:r w:rsidR="00DC2D0B">
        <w:rPr>
          <w:rFonts w:ascii="Arial" w:hAnsi="Arial" w:cs="Arial"/>
          <w:sz w:val="24"/>
          <w:szCs w:val="24"/>
        </w:rPr>
        <w:t>m</w:t>
      </w:r>
      <w:r w:rsidRPr="00EE68FA">
        <w:rPr>
          <w:rFonts w:ascii="Arial" w:hAnsi="Arial" w:cs="Arial"/>
          <w:sz w:val="24"/>
          <w:szCs w:val="24"/>
        </w:rPr>
        <w:t xml:space="preserve">aterijalni troškovi (poštarina, uredski materijal, biljezi) 20,00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6</w:t>
      </w:r>
      <w:r w:rsidR="00813EE6">
        <w:rPr>
          <w:rFonts w:ascii="Arial" w:hAnsi="Arial" w:cs="Arial"/>
          <w:sz w:val="24"/>
          <w:szCs w:val="24"/>
        </w:rPr>
        <w:t>.</w:t>
      </w:r>
      <w:r w:rsidRPr="00EE68FA">
        <w:rPr>
          <w:rFonts w:ascii="Arial" w:hAnsi="Arial" w:cs="Arial"/>
          <w:sz w:val="24"/>
          <w:szCs w:val="24"/>
        </w:rPr>
        <w:t xml:space="preserve">120,00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p</w:t>
      </w:r>
      <w:r w:rsidRPr="00EE68FA">
        <w:rPr>
          <w:rFonts w:ascii="Arial" w:hAnsi="Arial" w:cs="Arial"/>
          <w:sz w:val="24"/>
          <w:szCs w:val="24"/>
        </w:rPr>
        <w:t xml:space="preserve">utni trošak stečajnog upravitelja KA-SB-KA 200,00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2</w:t>
      </w:r>
      <w:r w:rsidR="00813EE6">
        <w:rPr>
          <w:rFonts w:ascii="Arial" w:hAnsi="Arial" w:cs="Arial"/>
          <w:sz w:val="24"/>
          <w:szCs w:val="24"/>
        </w:rPr>
        <w:t>.</w:t>
      </w:r>
      <w:r w:rsidRPr="00EE68FA">
        <w:rPr>
          <w:rFonts w:ascii="Arial" w:hAnsi="Arial" w:cs="Arial"/>
          <w:sz w:val="24"/>
          <w:szCs w:val="24"/>
        </w:rPr>
        <w:t xml:space="preserve">400,00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 xml:space="preserve">UKUPNO: 1.180,00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Ukupno (1+2): 2.588,42 eur</w:t>
      </w:r>
      <w:r w:rsidR="0074140B">
        <w:rPr>
          <w:rFonts w:ascii="Arial" w:hAnsi="Arial" w:cs="Arial"/>
          <w:sz w:val="24"/>
          <w:szCs w:val="24"/>
        </w:rPr>
        <w:t>.</w:t>
      </w:r>
    </w:p>
    <w:p w:rsidRPr="00E30F8C" w:rsidR="00434B91" w:rsidP="00036753" w:rsidRDefault="00434B91">
      <w:pPr>
        <w:overflowPunct/>
        <w:autoSpaceDE/>
        <w:autoSpaceDN/>
        <w:adjustRightInd/>
        <w:jc w:val="both"/>
        <w:rPr>
          <w:rFonts w:ascii="Arial" w:hAnsi="Arial" w:cs="Arial"/>
          <w:sz w:val="24"/>
          <w:szCs w:val="24"/>
        </w:rPr>
      </w:pPr>
    </w:p>
    <w:p w:rsidR="000C6006" w:rsidP="00E22827" w:rsidRDefault="00434B91">
      <w:pPr>
        <w:overflowPunct/>
        <w:autoSpaceDE/>
        <w:autoSpaceDN/>
        <w:adjustRightInd/>
        <w:ind w:firstLine="708"/>
        <w:jc w:val="both"/>
        <w:rPr>
          <w:rFonts w:ascii="Arial" w:hAnsi="Arial" w:cs="Arial"/>
          <w:sz w:val="24"/>
          <w:szCs w:val="24"/>
        </w:rPr>
      </w:pPr>
      <w:r w:rsidRPr="00EE68FA">
        <w:rPr>
          <w:rFonts w:ascii="Arial" w:hAnsi="Arial" w:cs="Arial"/>
          <w:sz w:val="24"/>
          <w:szCs w:val="24"/>
        </w:rPr>
        <w:t xml:space="preserve">Naime, obrazlaže da su u početku bili dobri odnosu između stečajnog upravitelja i </w:t>
      </w:r>
      <w:r w:rsidRPr="00EE68FA" w:rsidR="00663C68">
        <w:rPr>
          <w:rFonts w:ascii="Arial" w:hAnsi="Arial" w:cs="Arial"/>
          <w:sz w:val="24"/>
          <w:szCs w:val="24"/>
        </w:rPr>
        <w:t>B</w:t>
      </w:r>
      <w:r w:rsidRPr="00EE68FA">
        <w:rPr>
          <w:rFonts w:ascii="Arial" w:hAnsi="Arial" w:cs="Arial"/>
          <w:sz w:val="24"/>
          <w:szCs w:val="24"/>
        </w:rPr>
        <w:t>ožice A</w:t>
      </w:r>
      <w:r w:rsidRPr="00EE68FA" w:rsidR="00663C68">
        <w:rPr>
          <w:rFonts w:ascii="Arial" w:hAnsi="Arial" w:cs="Arial"/>
          <w:sz w:val="24"/>
          <w:szCs w:val="24"/>
        </w:rPr>
        <w:t>n</w:t>
      </w:r>
      <w:r w:rsidRPr="00EE68FA">
        <w:rPr>
          <w:rFonts w:ascii="Arial" w:hAnsi="Arial" w:cs="Arial"/>
          <w:sz w:val="24"/>
          <w:szCs w:val="24"/>
        </w:rPr>
        <w:t>dričević i Ane Bekava</w:t>
      </w:r>
      <w:r w:rsidRPr="00EE68FA" w:rsidR="00663C68">
        <w:rPr>
          <w:rFonts w:ascii="Arial" w:hAnsi="Arial" w:cs="Arial"/>
          <w:sz w:val="24"/>
          <w:szCs w:val="24"/>
        </w:rPr>
        <w:t>c</w:t>
      </w:r>
      <w:r w:rsidRPr="00EE68FA">
        <w:rPr>
          <w:rFonts w:ascii="Arial" w:hAnsi="Arial" w:cs="Arial"/>
          <w:sz w:val="24"/>
          <w:szCs w:val="24"/>
        </w:rPr>
        <w:t xml:space="preserve"> i bilo je riječ o tome da bi bila Ana Bekavac </w:t>
      </w:r>
      <w:r w:rsidRPr="00EE68FA" w:rsidR="008476E3">
        <w:rPr>
          <w:rFonts w:ascii="Arial" w:hAnsi="Arial" w:cs="Arial"/>
          <w:sz w:val="24"/>
          <w:szCs w:val="24"/>
        </w:rPr>
        <w:t>eventualno zainteresirana</w:t>
      </w:r>
      <w:r w:rsidRPr="00EE68FA">
        <w:rPr>
          <w:rFonts w:ascii="Arial" w:hAnsi="Arial" w:cs="Arial"/>
          <w:sz w:val="24"/>
          <w:szCs w:val="24"/>
        </w:rPr>
        <w:t xml:space="preserve"> otkupiti vozila i čuvati ih do prodaje i tada ne bi nastali troškovi odvoza i skladištenja, međutim kako je </w:t>
      </w:r>
      <w:r w:rsidRPr="00EE68FA" w:rsidR="00663C68">
        <w:rPr>
          <w:rFonts w:ascii="Arial" w:hAnsi="Arial" w:cs="Arial"/>
          <w:sz w:val="24"/>
          <w:szCs w:val="24"/>
        </w:rPr>
        <w:t>B</w:t>
      </w:r>
      <w:r w:rsidRPr="00EE68FA">
        <w:rPr>
          <w:rFonts w:ascii="Arial" w:hAnsi="Arial" w:cs="Arial"/>
          <w:sz w:val="24"/>
          <w:szCs w:val="24"/>
        </w:rPr>
        <w:t>ožica Andričević otkazala ugovor o najmu vozila na jednom od ročišta, to znatno ko</w:t>
      </w:r>
      <w:r w:rsidRPr="00EE68FA" w:rsidR="00663C68">
        <w:rPr>
          <w:rFonts w:ascii="Arial" w:hAnsi="Arial" w:cs="Arial"/>
          <w:sz w:val="24"/>
          <w:szCs w:val="24"/>
        </w:rPr>
        <w:t>m</w:t>
      </w:r>
      <w:r w:rsidRPr="00EE68FA">
        <w:rPr>
          <w:rFonts w:ascii="Arial" w:hAnsi="Arial" w:cs="Arial"/>
          <w:sz w:val="24"/>
          <w:szCs w:val="24"/>
        </w:rPr>
        <w:t xml:space="preserve">plicira vođenje ovog postupka jer stečajni upravitelj mora pronaći osobu koja bi čuvala ta vozila, plaćati trošak skladištenja sredstvima stečajne mase kojih u ovom trenutku </w:t>
      </w:r>
      <w:r w:rsidR="000C6006">
        <w:rPr>
          <w:rFonts w:ascii="Arial" w:hAnsi="Arial" w:cs="Arial"/>
          <w:sz w:val="24"/>
          <w:szCs w:val="24"/>
        </w:rPr>
        <w:t>stečajna masa nema pa za sada nije niti mogao izmjestiti vozila na drugo mjesto. Ako skupština donese odluku da se zatraže novci iz Fon</w:t>
      </w:r>
      <w:r w:rsidR="00214142">
        <w:rPr>
          <w:rFonts w:ascii="Arial" w:hAnsi="Arial" w:cs="Arial"/>
          <w:sz w:val="24"/>
          <w:szCs w:val="24"/>
        </w:rPr>
        <w:t>d</w:t>
      </w:r>
      <w:r w:rsidR="000C6006">
        <w:rPr>
          <w:rFonts w:ascii="Arial" w:hAnsi="Arial" w:cs="Arial"/>
          <w:sz w:val="24"/>
          <w:szCs w:val="24"/>
        </w:rPr>
        <w:t xml:space="preserve">a i da se tim novcima plati izmještanje i čuvanje vozila, tek onda će stečajni upravitelj imati mogućnost ta vozila izmjestiti. </w:t>
      </w:r>
    </w:p>
    <w:p w:rsidR="00214142" w:rsidP="00036753" w:rsidRDefault="00214142">
      <w:pPr>
        <w:overflowPunct/>
        <w:autoSpaceDE/>
        <w:autoSpaceDN/>
        <w:adjustRightInd/>
        <w:jc w:val="both"/>
        <w:rPr>
          <w:rFonts w:ascii="Arial" w:hAnsi="Arial" w:cs="Arial"/>
        </w:rPr>
      </w:pPr>
    </w:p>
    <w:p w:rsidR="00214142" w:rsidP="00F97E36" w:rsidRDefault="00214142">
      <w:pPr>
        <w:overflowPunct/>
        <w:autoSpaceDE/>
        <w:autoSpaceDN/>
        <w:adjustRightInd/>
        <w:ind w:firstLine="708"/>
        <w:jc w:val="both"/>
        <w:rPr>
          <w:rFonts w:ascii="Arial" w:hAnsi="Arial" w:cs="Arial"/>
          <w:sz w:val="24"/>
          <w:szCs w:val="24"/>
        </w:rPr>
      </w:pPr>
      <w:r w:rsidRPr="00214142">
        <w:rPr>
          <w:rFonts w:ascii="Arial" w:hAnsi="Arial" w:cs="Arial"/>
          <w:sz w:val="24"/>
          <w:szCs w:val="24"/>
        </w:rPr>
        <w:t>Procjenjuje troškove izmještanja vozila na 800,00 eur i spreman je dostaviti iz drugog stečajnog predmeta dokaz o tim troškovima, a za troškove skladištenja morati će zatražiti ponudu.</w:t>
      </w:r>
    </w:p>
    <w:p w:rsidRPr="00574551" w:rsidR="00DC2D0B" w:rsidP="00036753" w:rsidRDefault="00DC2D0B">
      <w:pPr>
        <w:overflowPunct/>
        <w:autoSpaceDE/>
        <w:autoSpaceDN/>
        <w:adjustRightInd/>
        <w:jc w:val="both"/>
        <w:rPr>
          <w:rFonts w:ascii="Arial" w:hAnsi="Arial" w:cs="Arial"/>
          <w:sz w:val="24"/>
          <w:szCs w:val="24"/>
        </w:rPr>
      </w:pPr>
    </w:p>
    <w:p w:rsidRPr="00574551" w:rsidR="00CA4DA7" w:rsidP="00F97E36" w:rsidRDefault="00434B91">
      <w:pPr>
        <w:overflowPunct/>
        <w:autoSpaceDE/>
        <w:autoSpaceDN/>
        <w:adjustRightInd/>
        <w:ind w:firstLine="708"/>
        <w:jc w:val="both"/>
        <w:rPr>
          <w:rFonts w:ascii="Arial" w:hAnsi="Arial" w:cs="Arial"/>
          <w:sz w:val="24"/>
          <w:szCs w:val="24"/>
        </w:rPr>
      </w:pPr>
      <w:r w:rsidRPr="00574551">
        <w:rPr>
          <w:rFonts w:ascii="Arial" w:hAnsi="Arial" w:cs="Arial"/>
          <w:sz w:val="24"/>
          <w:szCs w:val="24"/>
        </w:rPr>
        <w:t xml:space="preserve"> </w:t>
      </w:r>
      <w:r w:rsidRPr="00574551" w:rsidR="00CB4DC4">
        <w:rPr>
          <w:rFonts w:ascii="Arial" w:hAnsi="Arial" w:cs="Arial"/>
          <w:sz w:val="24"/>
          <w:szCs w:val="24"/>
        </w:rPr>
        <w:t>Ana Bekavac ističe da bi postojanje interes stečajnog dužnika za nastavkom djelatnosti.</w:t>
      </w:r>
    </w:p>
    <w:p w:rsidRPr="00574551" w:rsidR="00CB4DC4" w:rsidP="00036753" w:rsidRDefault="00CB4DC4">
      <w:pPr>
        <w:overflowPunct/>
        <w:autoSpaceDE/>
        <w:autoSpaceDN/>
        <w:adjustRightInd/>
        <w:jc w:val="both"/>
        <w:rPr>
          <w:rFonts w:ascii="Arial" w:hAnsi="Arial" w:cs="Arial"/>
          <w:sz w:val="24"/>
          <w:szCs w:val="24"/>
        </w:rPr>
      </w:pPr>
    </w:p>
    <w:p w:rsidR="00F97E36" w:rsidP="00F97E36" w:rsidRDefault="00CB4DC4">
      <w:pPr>
        <w:overflowPunct/>
        <w:autoSpaceDE/>
        <w:autoSpaceDN/>
        <w:adjustRightInd/>
        <w:ind w:firstLine="708"/>
        <w:jc w:val="both"/>
        <w:rPr>
          <w:rFonts w:ascii="Arial" w:hAnsi="Arial" w:cs="Arial"/>
          <w:sz w:val="24"/>
          <w:szCs w:val="24"/>
        </w:rPr>
      </w:pPr>
      <w:r w:rsidRPr="00574551">
        <w:rPr>
          <w:rFonts w:ascii="Arial" w:hAnsi="Arial" w:cs="Arial"/>
          <w:sz w:val="24"/>
          <w:szCs w:val="24"/>
        </w:rPr>
        <w:t xml:space="preserve">Nakon toga sud postavlja pitanja da li postoje kakve konkretne ponude potencijalnih poslovnih partnera iz kojeg bi se mogli financirati troškovi djelatnosti stečajnog postupka i izlaska iz stečaja kroz stečajni plan, </w:t>
      </w:r>
      <w:r w:rsidRPr="00574551" w:rsidR="00FE77DE">
        <w:rPr>
          <w:rFonts w:ascii="Arial" w:hAnsi="Arial" w:cs="Arial"/>
          <w:sz w:val="24"/>
          <w:szCs w:val="24"/>
        </w:rPr>
        <w:t xml:space="preserve">nakon toga se konstatira da na ovom ročištu nema dokaza o tome, ali punomoćnik Božice Andričević izjavljuje da će biti takvih ponuda. </w:t>
      </w:r>
    </w:p>
    <w:p w:rsidR="00F97E36" w:rsidP="00F97E36" w:rsidRDefault="00F97E36">
      <w:pPr>
        <w:overflowPunct/>
        <w:autoSpaceDE/>
        <w:autoSpaceDN/>
        <w:adjustRightInd/>
        <w:ind w:firstLine="708"/>
        <w:jc w:val="both"/>
        <w:rPr>
          <w:rFonts w:ascii="Arial" w:hAnsi="Arial" w:cs="Arial"/>
          <w:sz w:val="24"/>
          <w:szCs w:val="24"/>
        </w:rPr>
      </w:pPr>
    </w:p>
    <w:p w:rsidRPr="00574551" w:rsidR="00CB4DC4" w:rsidP="00F97E36" w:rsidRDefault="00FE77DE">
      <w:pPr>
        <w:overflowPunct/>
        <w:autoSpaceDE/>
        <w:autoSpaceDN/>
        <w:adjustRightInd/>
        <w:ind w:firstLine="708"/>
        <w:jc w:val="both"/>
        <w:rPr>
          <w:rFonts w:ascii="Arial" w:hAnsi="Arial" w:cs="Arial"/>
          <w:sz w:val="24"/>
          <w:szCs w:val="24"/>
        </w:rPr>
      </w:pPr>
      <w:r w:rsidRPr="00574551">
        <w:rPr>
          <w:rFonts w:ascii="Arial" w:hAnsi="Arial" w:cs="Arial"/>
          <w:sz w:val="24"/>
          <w:szCs w:val="24"/>
        </w:rPr>
        <w:t>Na upit suda u kojem poslovnom prostoru bi obavljali djelatnost, punomoćnik Božice Andričević izjavljuje da bi to bilo u istom poslovnom prostoru čiji je vlasnik EKO</w:t>
      </w:r>
      <w:r w:rsidR="001C4D01">
        <w:rPr>
          <w:rFonts w:ascii="Arial" w:hAnsi="Arial" w:cs="Arial"/>
          <w:sz w:val="24"/>
          <w:szCs w:val="24"/>
        </w:rPr>
        <w:t>-</w:t>
      </w:r>
      <w:r w:rsidRPr="00574551">
        <w:rPr>
          <w:rFonts w:ascii="Arial" w:hAnsi="Arial" w:cs="Arial"/>
          <w:sz w:val="24"/>
          <w:szCs w:val="24"/>
        </w:rPr>
        <w:t xml:space="preserve">BUHAČA </w:t>
      </w:r>
      <w:r w:rsidR="001C4D01">
        <w:rPr>
          <w:rFonts w:ascii="Arial" w:hAnsi="Arial" w:cs="Arial"/>
          <w:sz w:val="24"/>
          <w:szCs w:val="24"/>
        </w:rPr>
        <w:t xml:space="preserve">d.o.o. </w:t>
      </w:r>
      <w:r w:rsidRPr="00574551">
        <w:rPr>
          <w:rFonts w:ascii="Arial" w:hAnsi="Arial" w:cs="Arial"/>
          <w:sz w:val="24"/>
          <w:szCs w:val="24"/>
        </w:rPr>
        <w:t>sada, ali se u postupku može dokazati da je zapravo kupovina tog prostora financirana osobnim novcem Mate Andričevića koji je otac Ane Bekavac. Naime, to je bila imovina koja je bila u vlasništvu tvrtke Mate Andričević</w:t>
      </w:r>
      <w:r w:rsidR="00F97E36">
        <w:rPr>
          <w:rFonts w:ascii="Arial" w:hAnsi="Arial" w:cs="Arial"/>
          <w:sz w:val="24"/>
          <w:szCs w:val="24"/>
        </w:rPr>
        <w:t>,</w:t>
      </w:r>
      <w:r w:rsidRPr="00574551">
        <w:rPr>
          <w:rFonts w:ascii="Arial" w:hAnsi="Arial" w:cs="Arial"/>
          <w:sz w:val="24"/>
          <w:szCs w:val="24"/>
        </w:rPr>
        <w:t xml:space="preserve"> TVRTKA 2A d.o.o. i </w:t>
      </w:r>
      <w:r w:rsidR="00B271ED">
        <w:rPr>
          <w:rFonts w:ascii="Arial" w:hAnsi="Arial" w:cs="Arial"/>
          <w:sz w:val="24"/>
          <w:szCs w:val="24"/>
        </w:rPr>
        <w:t>DVA ANDRIČEVIĆA</w:t>
      </w:r>
      <w:r w:rsidRPr="00574551">
        <w:rPr>
          <w:rFonts w:ascii="Arial" w:hAnsi="Arial" w:cs="Arial"/>
          <w:sz w:val="24"/>
          <w:szCs w:val="24"/>
        </w:rPr>
        <w:t xml:space="preserve"> d.o.o., ali ta društva su otišla u stečaj te je Mato Andričević dao novčani iznos od 500.00,00 kn dogovorno Bosiljku Stanić da </w:t>
      </w:r>
      <w:r w:rsidR="00F97E36">
        <w:rPr>
          <w:rFonts w:ascii="Arial" w:hAnsi="Arial" w:cs="Arial"/>
          <w:sz w:val="24"/>
          <w:szCs w:val="24"/>
        </w:rPr>
        <w:t xml:space="preserve">s </w:t>
      </w:r>
      <w:r w:rsidRPr="00574551">
        <w:rPr>
          <w:rFonts w:ascii="Arial" w:hAnsi="Arial" w:cs="Arial"/>
          <w:sz w:val="24"/>
          <w:szCs w:val="24"/>
        </w:rPr>
        <w:t>tim iznosom kupi formalno</w:t>
      </w:r>
      <w:r w:rsidR="00F97E36">
        <w:rPr>
          <w:rFonts w:ascii="Arial" w:hAnsi="Arial" w:cs="Arial"/>
          <w:sz w:val="24"/>
          <w:szCs w:val="24"/>
        </w:rPr>
        <w:t>,</w:t>
      </w:r>
      <w:r w:rsidRPr="00574551">
        <w:rPr>
          <w:rFonts w:ascii="Arial" w:hAnsi="Arial" w:cs="Arial"/>
          <w:sz w:val="24"/>
          <w:szCs w:val="24"/>
        </w:rPr>
        <w:t xml:space="preserve"> te prostore te je EKO</w:t>
      </w:r>
      <w:r w:rsidR="001C4D01">
        <w:rPr>
          <w:rFonts w:ascii="Arial" w:hAnsi="Arial" w:cs="Arial"/>
          <w:sz w:val="24"/>
          <w:szCs w:val="24"/>
        </w:rPr>
        <w:t>-</w:t>
      </w:r>
      <w:r w:rsidRPr="00574551">
        <w:rPr>
          <w:rFonts w:ascii="Arial" w:hAnsi="Arial" w:cs="Arial"/>
          <w:sz w:val="24"/>
          <w:szCs w:val="24"/>
        </w:rPr>
        <w:t>BUHAČA to kupio za 520.000,00 kn, ali nije održao obećanje da će prepisati na Matu Andričević i o tome postoji ugovor</w:t>
      </w:r>
      <w:r w:rsidRPr="00574551" w:rsidR="00D26D5D">
        <w:rPr>
          <w:rFonts w:ascii="Arial" w:hAnsi="Arial" w:cs="Arial"/>
          <w:sz w:val="24"/>
          <w:szCs w:val="24"/>
        </w:rPr>
        <w:t>, sklopljen 2014.,</w:t>
      </w:r>
      <w:r w:rsidRPr="00574551" w:rsidR="008E7BBC">
        <w:rPr>
          <w:rFonts w:ascii="Arial" w:hAnsi="Arial" w:cs="Arial"/>
          <w:sz w:val="24"/>
          <w:szCs w:val="24"/>
        </w:rPr>
        <w:t xml:space="preserve"> </w:t>
      </w:r>
      <w:r w:rsidRPr="00574551" w:rsidR="00D26D5D">
        <w:rPr>
          <w:rFonts w:ascii="Arial" w:hAnsi="Arial" w:cs="Arial"/>
          <w:sz w:val="24"/>
          <w:szCs w:val="24"/>
        </w:rPr>
        <w:t xml:space="preserve">u </w:t>
      </w:r>
      <w:r w:rsidRPr="00574551">
        <w:rPr>
          <w:rFonts w:ascii="Arial" w:hAnsi="Arial" w:cs="Arial"/>
          <w:sz w:val="24"/>
          <w:szCs w:val="24"/>
        </w:rPr>
        <w:t xml:space="preserve"> ugovoru stoji da će EKO</w:t>
      </w:r>
      <w:r w:rsidR="001C4D01">
        <w:rPr>
          <w:rFonts w:ascii="Arial" w:hAnsi="Arial" w:cs="Arial"/>
          <w:sz w:val="24"/>
          <w:szCs w:val="24"/>
        </w:rPr>
        <w:t>-</w:t>
      </w:r>
      <w:r w:rsidRPr="00574551">
        <w:rPr>
          <w:rFonts w:ascii="Arial" w:hAnsi="Arial" w:cs="Arial"/>
          <w:sz w:val="24"/>
          <w:szCs w:val="24"/>
        </w:rPr>
        <w:t xml:space="preserve">BUHAČA </w:t>
      </w:r>
      <w:r w:rsidR="001C4D01">
        <w:rPr>
          <w:rFonts w:ascii="Arial" w:hAnsi="Arial" w:cs="Arial"/>
          <w:sz w:val="24"/>
          <w:szCs w:val="24"/>
        </w:rPr>
        <w:t xml:space="preserve">d.o.o. </w:t>
      </w:r>
      <w:r w:rsidRPr="00574551">
        <w:rPr>
          <w:rFonts w:ascii="Arial" w:hAnsi="Arial" w:cs="Arial"/>
          <w:sz w:val="24"/>
          <w:szCs w:val="24"/>
        </w:rPr>
        <w:t>u obvezi vratiti sa zadnjom ratom najma u vlasništvu Mate Andričević.</w:t>
      </w:r>
      <w:r w:rsidRPr="00574551" w:rsidR="00D26D5D">
        <w:rPr>
          <w:rFonts w:ascii="Arial" w:hAnsi="Arial" w:cs="Arial"/>
          <w:sz w:val="24"/>
          <w:szCs w:val="24"/>
        </w:rPr>
        <w:t xml:space="preserve"> Godina dana prije isteka ugovora Bosiljka Stanić je B</w:t>
      </w:r>
      <w:r w:rsidRPr="00574551" w:rsidR="003B64C6">
        <w:rPr>
          <w:rFonts w:ascii="Arial" w:hAnsi="Arial" w:cs="Arial"/>
          <w:sz w:val="24"/>
          <w:szCs w:val="24"/>
        </w:rPr>
        <w:t>ravariju</w:t>
      </w:r>
      <w:r w:rsidRPr="00574551" w:rsidR="00D26D5D">
        <w:rPr>
          <w:rFonts w:ascii="Arial" w:hAnsi="Arial" w:cs="Arial"/>
          <w:sz w:val="24"/>
          <w:szCs w:val="24"/>
        </w:rPr>
        <w:t xml:space="preserve"> čelične konstrukcije j.d.o.o., također društvo u vlasništvu Mate Andričević doveo do stečaja, kako bi mogao otvoriti BRAVARIJU ANDRIČEVIĆ</w:t>
      </w:r>
      <w:r w:rsidRPr="00574551" w:rsidR="003B64C6">
        <w:rPr>
          <w:rFonts w:ascii="Arial" w:hAnsi="Arial" w:cs="Arial"/>
          <w:sz w:val="24"/>
          <w:szCs w:val="24"/>
        </w:rPr>
        <w:t xml:space="preserve"> j.d.o.o. Naime, Bosiljko Stanić je uvjerio mog oca da mu je to sve u interesu, međutim prijevarom je tako htio doći do imovine, a moj otac i majka su mu vjerovali. Naime, iako je u ranijem ugovoru pisalo da se sa isplatom zadnje rate najma za taj prostor, treba vratiti vlasništvo, dogodilo se da je Bosiljko Stanić mojoj majci predočio novi ugovor koji je ona potpisala, a nije znala da tu više nema te odredbe o vraćanju vlasništva. Radi se o čistoj prijevari i ja ću to prijaviti kaznenim tijelima.</w:t>
      </w:r>
      <w:r w:rsidRPr="00574551" w:rsidR="002D62ED">
        <w:rPr>
          <w:rFonts w:ascii="Arial" w:hAnsi="Arial" w:cs="Arial"/>
          <w:sz w:val="24"/>
          <w:szCs w:val="24"/>
        </w:rPr>
        <w:t xml:space="preserve"> Osim toga, Bosiljko Stanić je dao fiktivnu pozajmicu svome sinu </w:t>
      </w:r>
      <w:r w:rsidRPr="00574551" w:rsidR="0068081F">
        <w:rPr>
          <w:rFonts w:ascii="Arial" w:hAnsi="Arial" w:cs="Arial"/>
          <w:sz w:val="24"/>
          <w:szCs w:val="24"/>
        </w:rPr>
        <w:t xml:space="preserve">2016. </w:t>
      </w:r>
      <w:r w:rsidRPr="00574551" w:rsidR="002D62ED">
        <w:rPr>
          <w:rFonts w:ascii="Arial" w:hAnsi="Arial" w:cs="Arial"/>
          <w:sz w:val="24"/>
          <w:szCs w:val="24"/>
        </w:rPr>
        <w:t>koju je upisao kao fiktivni teret na nekretninama</w:t>
      </w:r>
      <w:r w:rsidRPr="00574551" w:rsidR="0068081F">
        <w:rPr>
          <w:rFonts w:ascii="Arial" w:hAnsi="Arial" w:cs="Arial"/>
          <w:sz w:val="24"/>
          <w:szCs w:val="24"/>
        </w:rPr>
        <w:t>. Knjigovodstvo je ranije vodila Jelena Mlinarević,</w:t>
      </w:r>
      <w:r w:rsidR="00095C24">
        <w:rPr>
          <w:rFonts w:ascii="Arial" w:hAnsi="Arial" w:cs="Arial"/>
          <w:sz w:val="24"/>
          <w:szCs w:val="24"/>
        </w:rPr>
        <w:t xml:space="preserve"> </w:t>
      </w:r>
      <w:r w:rsidRPr="00574551" w:rsidR="0068081F">
        <w:rPr>
          <w:rFonts w:ascii="Arial" w:hAnsi="Arial" w:cs="Arial"/>
          <w:sz w:val="24"/>
          <w:szCs w:val="24"/>
        </w:rPr>
        <w:t xml:space="preserve">a tek knjigovodstvo BRAVARIJA ANDRIČEVIĆ </w:t>
      </w:r>
      <w:r w:rsidRPr="00574551" w:rsidR="008E7BBC">
        <w:rPr>
          <w:rFonts w:ascii="Arial" w:hAnsi="Arial" w:cs="Arial"/>
          <w:sz w:val="24"/>
          <w:szCs w:val="24"/>
        </w:rPr>
        <w:t xml:space="preserve">j.d.o.o. </w:t>
      </w:r>
      <w:r w:rsidRPr="00574551" w:rsidR="0068081F">
        <w:rPr>
          <w:rFonts w:ascii="Arial" w:hAnsi="Arial" w:cs="Arial"/>
          <w:sz w:val="24"/>
          <w:szCs w:val="24"/>
        </w:rPr>
        <w:t>je vodila Nedeljka Životski</w:t>
      </w:r>
      <w:r w:rsidRPr="00574551" w:rsidR="00863560">
        <w:rPr>
          <w:rFonts w:ascii="Arial" w:hAnsi="Arial" w:cs="Arial"/>
          <w:sz w:val="24"/>
          <w:szCs w:val="24"/>
        </w:rPr>
        <w:t xml:space="preserve">. Sama je izjavila da je ona dobivala usmene naredbe od Bosiljka Stanić pa i pismene naloge. Objašnjavam naš interes da ovo društvo opstane, </w:t>
      </w:r>
      <w:r w:rsidRPr="00574551" w:rsidR="008E7BBC">
        <w:rPr>
          <w:rFonts w:ascii="Arial" w:hAnsi="Arial" w:cs="Arial"/>
          <w:sz w:val="24"/>
          <w:szCs w:val="24"/>
        </w:rPr>
        <w:t>u ugovoru s ranijim društvom bila je odredba o povratku vlasništva, ali kada je to društvo otišlo u stečaj i otvoren stečajni dužnik, onda je prijevarom izbačena  ta odredba i da je stvarno u tom ugovoru bila ta odredba, da je to bio dogovor između mog oca i majke i Bosiljka Stanić, odnosno EKO</w:t>
      </w:r>
      <w:r w:rsidR="001C4D01">
        <w:rPr>
          <w:rFonts w:ascii="Arial" w:hAnsi="Arial" w:cs="Arial"/>
          <w:sz w:val="24"/>
          <w:szCs w:val="24"/>
        </w:rPr>
        <w:t>-</w:t>
      </w:r>
      <w:r w:rsidRPr="00574551" w:rsidR="008E7BBC">
        <w:rPr>
          <w:rFonts w:ascii="Arial" w:hAnsi="Arial" w:cs="Arial"/>
          <w:sz w:val="24"/>
          <w:szCs w:val="24"/>
        </w:rPr>
        <w:t>BUHAČA</w:t>
      </w:r>
      <w:r w:rsidR="001C4D01">
        <w:rPr>
          <w:rFonts w:ascii="Arial" w:hAnsi="Arial" w:cs="Arial"/>
          <w:sz w:val="24"/>
          <w:szCs w:val="24"/>
        </w:rPr>
        <w:t xml:space="preserve"> d.o.o.</w:t>
      </w:r>
      <w:r w:rsidRPr="00574551" w:rsidR="008E7BBC">
        <w:rPr>
          <w:rFonts w:ascii="Arial" w:hAnsi="Arial" w:cs="Arial"/>
          <w:sz w:val="24"/>
          <w:szCs w:val="24"/>
        </w:rPr>
        <w:t>, tako da imamo pravni interes da se stečajni dužnik pojavi nakon vođenja parničnog postupka i kao tužitelj koji će dokazati te odredbe i da će u sudskim postupcima upiše stečajni dužnik nad tim nekretninama.</w:t>
      </w:r>
    </w:p>
    <w:p w:rsidR="00434B91" w:rsidP="00036753" w:rsidRDefault="00434B91">
      <w:pPr>
        <w:overflowPunct/>
        <w:autoSpaceDE/>
        <w:autoSpaceDN/>
        <w:adjustRightInd/>
        <w:jc w:val="both"/>
        <w:rPr>
          <w:rFonts w:ascii="Arial" w:hAnsi="Arial" w:cs="Arial"/>
          <w:sz w:val="24"/>
          <w:szCs w:val="24"/>
        </w:rPr>
      </w:pPr>
    </w:p>
    <w:p w:rsidR="00F97E36" w:rsidP="00B1615D" w:rsidRDefault="00F97E36">
      <w:pPr>
        <w:overflowPunct/>
        <w:autoSpaceDE/>
        <w:autoSpaceDN/>
        <w:adjustRightInd/>
        <w:ind w:firstLine="708"/>
        <w:jc w:val="both"/>
        <w:rPr>
          <w:rFonts w:ascii="Arial" w:hAnsi="Arial" w:cs="Arial"/>
          <w:sz w:val="24"/>
          <w:szCs w:val="24"/>
        </w:rPr>
      </w:pPr>
      <w:r>
        <w:rPr>
          <w:rFonts w:ascii="Arial" w:hAnsi="Arial" w:cs="Arial"/>
          <w:sz w:val="24"/>
          <w:szCs w:val="24"/>
        </w:rPr>
        <w:t>Nakon toga punomoćnik Božice Andričević ističe da je ista vjerovnica sprem</w:t>
      </w:r>
      <w:r w:rsidR="00A1632E">
        <w:rPr>
          <w:rFonts w:ascii="Arial" w:hAnsi="Arial" w:cs="Arial"/>
          <w:sz w:val="24"/>
          <w:szCs w:val="24"/>
        </w:rPr>
        <w:t>n</w:t>
      </w:r>
      <w:r>
        <w:rPr>
          <w:rFonts w:ascii="Arial" w:hAnsi="Arial" w:cs="Arial"/>
          <w:sz w:val="24"/>
          <w:szCs w:val="24"/>
        </w:rPr>
        <w:t>a preuzeti vođenje</w:t>
      </w:r>
      <w:r w:rsidR="00A1632E">
        <w:rPr>
          <w:rFonts w:ascii="Arial" w:hAnsi="Arial" w:cs="Arial"/>
          <w:sz w:val="24"/>
          <w:szCs w:val="24"/>
        </w:rPr>
        <w:t xml:space="preserve"> svih</w:t>
      </w:r>
      <w:r>
        <w:rPr>
          <w:rFonts w:ascii="Arial" w:hAnsi="Arial" w:cs="Arial"/>
          <w:sz w:val="24"/>
          <w:szCs w:val="24"/>
        </w:rPr>
        <w:t xml:space="preserve"> naveden</w:t>
      </w:r>
      <w:r w:rsidR="00A1632E">
        <w:rPr>
          <w:rFonts w:ascii="Arial" w:hAnsi="Arial" w:cs="Arial"/>
          <w:sz w:val="24"/>
          <w:szCs w:val="24"/>
        </w:rPr>
        <w:t>ih parnica</w:t>
      </w:r>
      <w:r>
        <w:rPr>
          <w:rFonts w:ascii="Arial" w:hAnsi="Arial" w:cs="Arial"/>
          <w:sz w:val="24"/>
          <w:szCs w:val="24"/>
        </w:rPr>
        <w:t xml:space="preserve"> i podnošenje kaznene prijave s tim da je ovlasti Skupština vjerovnika.</w:t>
      </w:r>
    </w:p>
    <w:p w:rsidR="00A1632E" w:rsidP="00B1615D" w:rsidRDefault="00A1632E">
      <w:pPr>
        <w:overflowPunct/>
        <w:autoSpaceDE/>
        <w:autoSpaceDN/>
        <w:adjustRightInd/>
        <w:ind w:firstLine="708"/>
        <w:jc w:val="both"/>
        <w:rPr>
          <w:rFonts w:ascii="Arial" w:hAnsi="Arial" w:cs="Arial"/>
          <w:sz w:val="24"/>
          <w:szCs w:val="24"/>
        </w:rPr>
      </w:pPr>
    </w:p>
    <w:p w:rsidR="00A1632E" w:rsidP="00B1615D" w:rsidRDefault="00A1632E">
      <w:pPr>
        <w:overflowPunct/>
        <w:autoSpaceDE/>
        <w:autoSpaceDN/>
        <w:adjustRightInd/>
        <w:ind w:firstLine="708"/>
        <w:jc w:val="both"/>
        <w:rPr>
          <w:rFonts w:ascii="Arial" w:hAnsi="Arial" w:cs="Arial"/>
          <w:sz w:val="24"/>
          <w:szCs w:val="24"/>
        </w:rPr>
      </w:pPr>
      <w:r>
        <w:rPr>
          <w:rFonts w:ascii="Arial" w:hAnsi="Arial" w:cs="Arial"/>
          <w:sz w:val="24"/>
          <w:szCs w:val="24"/>
        </w:rPr>
        <w:t>Stečajni upravitelj izjavljuje da od početka vođenja stečajnog postupka nije zaprimio ni jedan račun za najam poslovnog prostora u Vinkovcima, Gospodarska 8, što nije niti logično jer nema ugovora o najmu.</w:t>
      </w:r>
    </w:p>
    <w:p w:rsidR="00A1632E" w:rsidP="00B1615D" w:rsidRDefault="00A1632E">
      <w:pPr>
        <w:overflowPunct/>
        <w:autoSpaceDE/>
        <w:autoSpaceDN/>
        <w:adjustRightInd/>
        <w:ind w:firstLine="708"/>
        <w:jc w:val="both"/>
        <w:rPr>
          <w:rFonts w:ascii="Arial" w:hAnsi="Arial" w:cs="Arial"/>
          <w:sz w:val="24"/>
          <w:szCs w:val="24"/>
        </w:rPr>
      </w:pPr>
    </w:p>
    <w:p w:rsidR="00F97E36" w:rsidP="00B1615D" w:rsidRDefault="00ED195D">
      <w:pPr>
        <w:overflowPunct/>
        <w:autoSpaceDE/>
        <w:autoSpaceDN/>
        <w:adjustRightInd/>
        <w:ind w:firstLine="708"/>
        <w:jc w:val="both"/>
        <w:rPr>
          <w:rFonts w:ascii="Arial" w:hAnsi="Arial" w:cs="Arial"/>
          <w:sz w:val="24"/>
          <w:szCs w:val="24"/>
        </w:rPr>
      </w:pPr>
      <w:r>
        <w:rPr>
          <w:rFonts w:ascii="Arial" w:hAnsi="Arial" w:cs="Arial"/>
          <w:sz w:val="24"/>
          <w:szCs w:val="24"/>
        </w:rPr>
        <w:t>Punomoćnik Božice Andričević ističe da ta vjerovnica nema interes plaćati trošak najma predmetnih vozila jer nisu u voznom stanju, ali da je suglasna da se ista povjere na čuvanje bez ikakve naknade te je spremna potpisati takvi ugovor sa stečajnim upraviteljem, a sukladno odluci Skupštine.</w:t>
      </w:r>
    </w:p>
    <w:p w:rsidRPr="00574551" w:rsidR="00F97E36" w:rsidP="00036753" w:rsidRDefault="00F97E36">
      <w:pPr>
        <w:overflowPunct/>
        <w:autoSpaceDE/>
        <w:autoSpaceDN/>
        <w:adjustRightInd/>
        <w:jc w:val="both"/>
        <w:rPr>
          <w:rFonts w:ascii="Arial" w:hAnsi="Arial" w:cs="Arial"/>
          <w:sz w:val="24"/>
          <w:szCs w:val="24"/>
        </w:rPr>
      </w:pPr>
    </w:p>
    <w:p w:rsidRPr="00B1615D" w:rsidR="004A45B6" w:rsidP="00B1615D" w:rsidRDefault="004A45B6">
      <w:pPr>
        <w:overflowPunct/>
        <w:autoSpaceDE/>
        <w:autoSpaceDN/>
        <w:adjustRightInd/>
        <w:ind w:firstLine="708"/>
        <w:jc w:val="both"/>
        <w:rPr>
          <w:rFonts w:ascii="Arial" w:hAnsi="Arial" w:cs="Arial"/>
          <w:sz w:val="24"/>
          <w:szCs w:val="24"/>
        </w:rPr>
      </w:pPr>
      <w:r w:rsidRPr="00B1615D">
        <w:rPr>
          <w:rFonts w:ascii="Arial" w:hAnsi="Arial" w:cs="Arial"/>
          <w:sz w:val="24"/>
          <w:szCs w:val="24"/>
        </w:rPr>
        <w:t>Stečajni upravitelj i dalje ustraje pri svom prijedlogu radi obustave steč</w:t>
      </w:r>
      <w:r w:rsidRPr="00B1615D" w:rsidR="0012765B">
        <w:rPr>
          <w:rFonts w:ascii="Arial" w:hAnsi="Arial" w:cs="Arial"/>
          <w:sz w:val="24"/>
          <w:szCs w:val="24"/>
        </w:rPr>
        <w:t xml:space="preserve">ajnog </w:t>
      </w:r>
      <w:r w:rsidRPr="00B1615D">
        <w:rPr>
          <w:rFonts w:ascii="Arial" w:hAnsi="Arial" w:cs="Arial"/>
          <w:sz w:val="24"/>
          <w:szCs w:val="24"/>
        </w:rPr>
        <w:t xml:space="preserve">postupka zbog nedostatnosti mase radi </w:t>
      </w:r>
      <w:r w:rsidRPr="00B1615D" w:rsidR="00086D5D">
        <w:rPr>
          <w:rFonts w:ascii="Arial" w:hAnsi="Arial" w:cs="Arial"/>
          <w:sz w:val="24"/>
          <w:szCs w:val="24"/>
        </w:rPr>
        <w:t xml:space="preserve">nedostatnosti </w:t>
      </w:r>
      <w:r w:rsidRPr="00B1615D">
        <w:rPr>
          <w:rFonts w:ascii="Arial" w:hAnsi="Arial" w:cs="Arial"/>
          <w:sz w:val="24"/>
          <w:szCs w:val="24"/>
        </w:rPr>
        <w:t>pokrića troškova postupka prema čl.</w:t>
      </w:r>
      <w:r w:rsidRPr="00B1615D" w:rsidR="0012765B">
        <w:rPr>
          <w:rFonts w:ascii="Arial" w:hAnsi="Arial" w:cs="Arial"/>
          <w:sz w:val="24"/>
          <w:szCs w:val="24"/>
        </w:rPr>
        <w:t xml:space="preserve"> 293. SZ-a</w:t>
      </w:r>
      <w:r w:rsidRPr="00B1615D">
        <w:rPr>
          <w:rFonts w:ascii="Arial" w:hAnsi="Arial" w:cs="Arial"/>
          <w:sz w:val="24"/>
          <w:szCs w:val="24"/>
        </w:rPr>
        <w:t xml:space="preserve">, te predlaže naslovnom sudu o navedenom donijeti Rješenje, jer se stečaj više nema iz čega financirati, uzevši u obzir vrijednost vozila po reviziji procjene, nerazmjerne teškoće i troškove koji će nastati prilikom prisilnog </w:t>
      </w:r>
      <w:r w:rsidRPr="00B1615D">
        <w:rPr>
          <w:rFonts w:ascii="Arial" w:hAnsi="Arial" w:cs="Arial"/>
          <w:sz w:val="24"/>
          <w:szCs w:val="24"/>
        </w:rPr>
        <w:lastRenderedPageBreak/>
        <w:t>preuzimanja u posjed, odvoza i skladištenja vozila, te obzirom na sve druge troškove postupka i ostale obveze stečajne mase koje je stečajni upravitelj iznio u svom Prijedlogu za obustavu od 12.</w:t>
      </w:r>
      <w:r w:rsidRPr="00B1615D" w:rsidR="0012765B">
        <w:rPr>
          <w:rFonts w:ascii="Arial" w:hAnsi="Arial" w:cs="Arial"/>
          <w:sz w:val="24"/>
          <w:szCs w:val="24"/>
        </w:rPr>
        <w:t xml:space="preserve"> travnja </w:t>
      </w:r>
      <w:r w:rsidRPr="00B1615D">
        <w:rPr>
          <w:rFonts w:ascii="Arial" w:hAnsi="Arial" w:cs="Arial"/>
          <w:sz w:val="24"/>
          <w:szCs w:val="24"/>
        </w:rPr>
        <w:t>2024.</w:t>
      </w:r>
    </w:p>
    <w:p w:rsidRPr="00B1615D" w:rsidR="004A45B6" w:rsidP="00036753" w:rsidRDefault="004A45B6">
      <w:pPr>
        <w:overflowPunct/>
        <w:autoSpaceDE/>
        <w:autoSpaceDN/>
        <w:adjustRightInd/>
        <w:jc w:val="both"/>
        <w:rPr>
          <w:rFonts w:ascii="Arial" w:hAnsi="Arial" w:cs="Arial"/>
          <w:sz w:val="24"/>
          <w:szCs w:val="24"/>
        </w:rPr>
      </w:pPr>
    </w:p>
    <w:p w:rsidRPr="00B1615D" w:rsidR="00095C24" w:rsidP="00B1615D" w:rsidRDefault="001F3D84">
      <w:pPr>
        <w:overflowPunct/>
        <w:autoSpaceDE/>
        <w:autoSpaceDN/>
        <w:adjustRightInd/>
        <w:ind w:firstLine="708"/>
        <w:jc w:val="both"/>
        <w:rPr>
          <w:rFonts w:ascii="Arial" w:hAnsi="Arial" w:cs="Arial"/>
          <w:sz w:val="24"/>
          <w:szCs w:val="24"/>
        </w:rPr>
      </w:pPr>
      <w:r w:rsidRPr="00B1615D">
        <w:rPr>
          <w:rFonts w:ascii="Arial" w:hAnsi="Arial" w:cs="Arial"/>
          <w:sz w:val="24"/>
          <w:szCs w:val="24"/>
        </w:rPr>
        <w:t xml:space="preserve">Što se tiče procjene nastalih troškova stečajnog postupka, stečajni upravitelj ponavlja svoje navode iz podneska od 12. travnja 2024.: </w:t>
      </w:r>
    </w:p>
    <w:p w:rsidRPr="00B1615D" w:rsidR="00095C24" w:rsidP="00B1615D" w:rsidRDefault="001F3D84">
      <w:pPr>
        <w:overflowPunct/>
        <w:autoSpaceDE/>
        <w:autoSpaceDN/>
        <w:adjustRightInd/>
        <w:ind w:firstLine="708"/>
        <w:jc w:val="both"/>
        <w:rPr>
          <w:rFonts w:ascii="Arial" w:hAnsi="Arial" w:cs="Arial"/>
          <w:sz w:val="24"/>
          <w:szCs w:val="24"/>
        </w:rPr>
      </w:pPr>
      <w:r w:rsidRPr="00B1615D">
        <w:rPr>
          <w:rFonts w:ascii="Arial" w:hAnsi="Arial" w:cs="Arial"/>
          <w:sz w:val="24"/>
          <w:szCs w:val="24"/>
        </w:rPr>
        <w:t xml:space="preserve">"Dakle, konkretno, neto formalno procijenjena vrijednost stečajne mase iznosi 7.940,30 </w:t>
      </w:r>
      <w:r w:rsidRPr="00B1615D" w:rsidR="00AE7B6E">
        <w:rPr>
          <w:rFonts w:ascii="Arial" w:hAnsi="Arial" w:cs="Arial"/>
          <w:sz w:val="24"/>
          <w:szCs w:val="24"/>
        </w:rPr>
        <w:t>eur</w:t>
      </w:r>
      <w:r w:rsidRPr="00B1615D">
        <w:rPr>
          <w:rFonts w:ascii="Arial" w:hAnsi="Arial" w:cs="Arial"/>
          <w:sz w:val="24"/>
          <w:szCs w:val="24"/>
        </w:rPr>
        <w:t>, dok sukladno ovom Predračunu troškova ukupni iznos predvidi</w:t>
      </w:r>
      <w:r w:rsidRPr="00B1615D" w:rsidR="00095C24">
        <w:rPr>
          <w:rFonts w:ascii="Arial" w:hAnsi="Arial" w:cs="Arial"/>
          <w:sz w:val="24"/>
          <w:szCs w:val="24"/>
        </w:rPr>
        <w:t>vi</w:t>
      </w:r>
      <w:r w:rsidRPr="00B1615D">
        <w:rPr>
          <w:rFonts w:ascii="Arial" w:hAnsi="Arial" w:cs="Arial"/>
          <w:sz w:val="24"/>
          <w:szCs w:val="24"/>
        </w:rPr>
        <w:t xml:space="preserve">h troškova postupka i ostalih obveza stečajne mase iznosi 21.630,82 </w:t>
      </w:r>
      <w:r w:rsidRPr="00B1615D" w:rsidR="00AE7B6E">
        <w:rPr>
          <w:rFonts w:ascii="Arial" w:hAnsi="Arial" w:cs="Arial"/>
          <w:sz w:val="24"/>
          <w:szCs w:val="24"/>
        </w:rPr>
        <w:t>eur</w:t>
      </w:r>
      <w:r w:rsidRPr="00B1615D">
        <w:rPr>
          <w:rFonts w:ascii="Arial" w:hAnsi="Arial" w:cs="Arial"/>
          <w:sz w:val="24"/>
          <w:szCs w:val="24"/>
        </w:rPr>
        <w:t xml:space="preserve">, odnosno: </w:t>
      </w:r>
    </w:p>
    <w:p w:rsidRPr="00B1615D" w:rsidR="00095C24" w:rsidP="00036753" w:rsidRDefault="001F3D84">
      <w:pPr>
        <w:overflowPunct/>
        <w:autoSpaceDE/>
        <w:autoSpaceDN/>
        <w:adjustRightInd/>
        <w:jc w:val="both"/>
        <w:rPr>
          <w:rFonts w:ascii="Arial" w:hAnsi="Arial" w:cs="Arial"/>
          <w:sz w:val="24"/>
          <w:szCs w:val="24"/>
        </w:rPr>
      </w:pPr>
      <w:r w:rsidRPr="00B1615D">
        <w:rPr>
          <w:rFonts w:ascii="Arial" w:hAnsi="Arial" w:cs="Arial"/>
          <w:sz w:val="24"/>
          <w:szCs w:val="24"/>
        </w:rPr>
        <w:t xml:space="preserve">1. Ukupni predvidivi troškovi postupka = 12.604,42 </w:t>
      </w:r>
      <w:r w:rsidRPr="00B1615D" w:rsidR="00AE7B6E">
        <w:rPr>
          <w:rFonts w:ascii="Arial" w:hAnsi="Arial" w:cs="Arial"/>
          <w:sz w:val="24"/>
          <w:szCs w:val="24"/>
        </w:rPr>
        <w:t>eur</w:t>
      </w:r>
      <w:r w:rsidRPr="00B1615D">
        <w:rPr>
          <w:rFonts w:ascii="Arial" w:hAnsi="Arial" w:cs="Arial"/>
          <w:sz w:val="24"/>
          <w:szCs w:val="24"/>
        </w:rPr>
        <w:t xml:space="preserve"> (predračun troškova iz Izvješća od 27.</w:t>
      </w:r>
      <w:r w:rsidRPr="00B1615D" w:rsidR="00AE7B6E">
        <w:rPr>
          <w:rFonts w:ascii="Arial" w:hAnsi="Arial" w:cs="Arial"/>
          <w:sz w:val="24"/>
          <w:szCs w:val="24"/>
        </w:rPr>
        <w:t xml:space="preserve"> siječnja </w:t>
      </w:r>
      <w:r w:rsidRPr="00B1615D">
        <w:rPr>
          <w:rFonts w:ascii="Arial" w:hAnsi="Arial" w:cs="Arial"/>
          <w:sz w:val="24"/>
          <w:szCs w:val="24"/>
        </w:rPr>
        <w:t xml:space="preserve">2024., uvećan za novonastale predvidive troškove knjigovodstva, izdatke i nagradu stečajnog upravitelja, te za troškove odvoza i skladištenja vozila) </w:t>
      </w:r>
    </w:p>
    <w:p w:rsidRPr="00B1615D" w:rsidR="001F3D84" w:rsidP="00036753" w:rsidRDefault="001F3D84">
      <w:pPr>
        <w:overflowPunct/>
        <w:autoSpaceDE/>
        <w:autoSpaceDN/>
        <w:adjustRightInd/>
        <w:jc w:val="both"/>
        <w:rPr>
          <w:rFonts w:ascii="Arial" w:hAnsi="Arial" w:cs="Arial"/>
          <w:sz w:val="24"/>
          <w:szCs w:val="24"/>
        </w:rPr>
      </w:pPr>
      <w:r w:rsidRPr="00B1615D">
        <w:rPr>
          <w:rFonts w:ascii="Arial" w:hAnsi="Arial" w:cs="Arial"/>
          <w:sz w:val="24"/>
          <w:szCs w:val="24"/>
        </w:rPr>
        <w:t xml:space="preserve">2. Ostale obveze stečajne mase iznose = 9.026,40 </w:t>
      </w:r>
      <w:r w:rsidRPr="00B1615D" w:rsidR="00AE7B6E">
        <w:rPr>
          <w:rFonts w:ascii="Arial" w:hAnsi="Arial" w:cs="Arial"/>
          <w:sz w:val="24"/>
          <w:szCs w:val="24"/>
        </w:rPr>
        <w:t>eur</w:t>
      </w:r>
      <w:r w:rsidRPr="00B1615D">
        <w:rPr>
          <w:rFonts w:ascii="Arial" w:hAnsi="Arial" w:cs="Arial"/>
          <w:sz w:val="24"/>
          <w:szCs w:val="24"/>
        </w:rPr>
        <w:t xml:space="preserve"> (porezna obveza PDV-a nastala nakon Poreznog nadzora nakon otvaranja stečaja, troškovi financijskog vještačenja, troškovi kaznenih prijava.</w:t>
      </w:r>
    </w:p>
    <w:p w:rsidRPr="00B1615D" w:rsidR="004A45B6" w:rsidP="00036753" w:rsidRDefault="004A45B6">
      <w:pPr>
        <w:overflowPunct/>
        <w:autoSpaceDE/>
        <w:autoSpaceDN/>
        <w:adjustRightInd/>
        <w:jc w:val="both"/>
        <w:rPr>
          <w:rFonts w:ascii="Arial" w:hAnsi="Arial" w:cs="Arial"/>
          <w:sz w:val="24"/>
          <w:szCs w:val="24"/>
        </w:rPr>
      </w:pPr>
      <w:r w:rsidRPr="00B1615D">
        <w:rPr>
          <w:rFonts w:ascii="Arial" w:hAnsi="Arial" w:cs="Arial"/>
          <w:sz w:val="24"/>
          <w:szCs w:val="24"/>
        </w:rPr>
        <w:t>Što se tiče ostalih prijedloga odluka za skupštinu na izvještajnom ročištu, stečajni upravitelj ostaje u cijelosti pri svojim prijedlozima odluka i dnevnom redu iz Podneska od 15.</w:t>
      </w:r>
      <w:r w:rsidRPr="00B1615D" w:rsidR="00AE7B6E">
        <w:rPr>
          <w:rFonts w:ascii="Arial" w:hAnsi="Arial" w:cs="Arial"/>
          <w:sz w:val="24"/>
          <w:szCs w:val="24"/>
        </w:rPr>
        <w:t xml:space="preserve"> ožujka </w:t>
      </w:r>
      <w:r w:rsidRPr="00B1615D">
        <w:rPr>
          <w:rFonts w:ascii="Arial" w:hAnsi="Arial" w:cs="Arial"/>
          <w:sz w:val="24"/>
          <w:szCs w:val="24"/>
        </w:rPr>
        <w:t>2024. (</w:t>
      </w:r>
      <w:r w:rsidRPr="00B1615D" w:rsidR="00AE7B6E">
        <w:rPr>
          <w:rFonts w:ascii="Arial" w:hAnsi="Arial" w:cs="Arial"/>
          <w:sz w:val="24"/>
          <w:szCs w:val="24"/>
        </w:rPr>
        <w:t>n</w:t>
      </w:r>
      <w:r w:rsidRPr="00B1615D">
        <w:rPr>
          <w:rFonts w:ascii="Arial" w:hAnsi="Arial" w:cs="Arial"/>
          <w:sz w:val="24"/>
          <w:szCs w:val="24"/>
        </w:rPr>
        <w:t>adopune izvješća).</w:t>
      </w:r>
      <w:r w:rsidRPr="00B1615D" w:rsidR="00AE7B6E">
        <w:rPr>
          <w:rFonts w:ascii="Arial" w:hAnsi="Arial" w:cs="Arial"/>
          <w:sz w:val="24"/>
          <w:szCs w:val="24"/>
        </w:rPr>
        <w:t>"</w:t>
      </w:r>
    </w:p>
    <w:p w:rsidRPr="00B1615D" w:rsidR="004A45B6" w:rsidP="00036753" w:rsidRDefault="004A45B6">
      <w:pPr>
        <w:overflowPunct/>
        <w:autoSpaceDE/>
        <w:autoSpaceDN/>
        <w:adjustRightInd/>
        <w:jc w:val="both"/>
        <w:rPr>
          <w:rFonts w:ascii="Arial" w:hAnsi="Arial" w:cs="Arial"/>
          <w:sz w:val="24"/>
          <w:szCs w:val="24"/>
          <w:lang w:eastAsia="en-US"/>
        </w:rPr>
      </w:pPr>
    </w:p>
    <w:p w:rsidR="00B603B5" w:rsidP="00B603B5" w:rsidRDefault="00B603B5">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punomoćnik Božice Andričević i Ana Bekavac izjavljuju da se ne protive prijedlogu stečajnog upravitelja da se pozovu vjerovnici izjasniti se o eventualnom protivljenju o obustavi stečajnog postupka i vođenju stečajnog postupka u iznosu od 2.588,42 eur te ako se zaprimi uplata predujma, da se stečajni postupak obustavi i zaključi, a i da se temeljem skupštine ovlasti Božica Andričević pokrenuti kaznene postupak i parnične postupke protiv Bosiljka Stanić te za povrat neosnovano naplaćenih tražbina protiv Republike Hrvatske, a sve u ime i za račun stečajne mase, te ukoliko se postigne uspjeh u parnicama te ako se vrati u stečajnu masu nekretnina s poslovnim i stambenim prostorom u Vinkovcima, Gospodarska ulica 8, da se ako se utvrdi da ima nenamirenih troškova stečajnih postupaka ostalih obveza stečajnog postupka i nenamirenih vjerovnika, da se omogući Božici Andričevi</w:t>
      </w:r>
      <w:r w:rsidR="00D441D9">
        <w:rPr>
          <w:rFonts w:ascii="Arial" w:hAnsi="Arial" w:cs="Arial"/>
          <w:sz w:val="24"/>
          <w:szCs w:val="24"/>
          <w:lang w:eastAsia="en-US"/>
        </w:rPr>
        <w:t>ć</w:t>
      </w:r>
      <w:r>
        <w:rPr>
          <w:rFonts w:ascii="Arial" w:hAnsi="Arial" w:cs="Arial"/>
          <w:sz w:val="24"/>
          <w:szCs w:val="24"/>
          <w:lang w:eastAsia="en-US"/>
        </w:rPr>
        <w:t xml:space="preserve"> i njenom suprugu Mati A</w:t>
      </w:r>
      <w:r w:rsidR="00460A66">
        <w:rPr>
          <w:rFonts w:ascii="Arial" w:hAnsi="Arial" w:cs="Arial"/>
          <w:sz w:val="24"/>
          <w:szCs w:val="24"/>
          <w:lang w:eastAsia="en-US"/>
        </w:rPr>
        <w:t xml:space="preserve">ndričević </w:t>
      </w:r>
      <w:r>
        <w:rPr>
          <w:rFonts w:ascii="Arial" w:hAnsi="Arial" w:cs="Arial"/>
          <w:sz w:val="24"/>
          <w:szCs w:val="24"/>
          <w:lang w:eastAsia="en-US"/>
        </w:rPr>
        <w:t>da podmire te troškove i da Božica Andričević kao osnivač stečajnog dužnika dobije u vlasništvu predmetnu nekretninu.</w:t>
      </w:r>
    </w:p>
    <w:p w:rsidR="00D441D9" w:rsidP="0097006C" w:rsidRDefault="00D441D9">
      <w:pPr>
        <w:overflowPunct/>
        <w:autoSpaceDE/>
        <w:autoSpaceDN/>
        <w:adjustRightInd/>
        <w:ind w:left="708"/>
        <w:jc w:val="both"/>
        <w:rPr>
          <w:rFonts w:ascii="Arial" w:hAnsi="Arial" w:cs="Arial"/>
          <w:sz w:val="24"/>
          <w:szCs w:val="24"/>
          <w:lang w:eastAsia="en-US"/>
        </w:rPr>
      </w:pPr>
      <w:r>
        <w:rPr>
          <w:rFonts w:ascii="Arial" w:hAnsi="Arial" w:cs="Arial"/>
          <w:sz w:val="24"/>
          <w:szCs w:val="24"/>
          <w:lang w:eastAsia="en-US"/>
        </w:rPr>
        <w:br/>
        <w:t>Konstatira se da je stečajni upravitelj suglasan s ovim prijedlogom.</w:t>
      </w:r>
    </w:p>
    <w:p w:rsidR="00D441D9" w:rsidP="00B603B5" w:rsidRDefault="00D441D9">
      <w:pPr>
        <w:overflowPunct/>
        <w:autoSpaceDE/>
        <w:autoSpaceDN/>
        <w:adjustRightInd/>
        <w:ind w:firstLine="708"/>
        <w:jc w:val="both"/>
        <w:rPr>
          <w:rFonts w:ascii="Arial" w:hAnsi="Arial" w:cs="Arial"/>
          <w:sz w:val="24"/>
          <w:szCs w:val="24"/>
          <w:lang w:eastAsia="en-US"/>
        </w:rPr>
      </w:pPr>
    </w:p>
    <w:p w:rsidRPr="009540D8"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ističe</w:t>
      </w:r>
      <w:r w:rsidR="00095C24">
        <w:rPr>
          <w:rFonts w:ascii="Arial" w:hAnsi="Arial" w:cs="Arial"/>
          <w:sz w:val="24"/>
          <w:szCs w:val="24"/>
          <w:lang w:eastAsia="en-US"/>
        </w:rPr>
        <w:t xml:space="preserve"> da postoji pravni temelj za iz</w:t>
      </w:r>
      <w:r w:rsidR="00D441D9">
        <w:rPr>
          <w:rFonts w:ascii="Arial" w:hAnsi="Arial" w:cs="Arial"/>
          <w:sz w:val="24"/>
          <w:szCs w:val="24"/>
          <w:lang w:eastAsia="en-US"/>
        </w:rPr>
        <w:t>lučnim</w:t>
      </w:r>
      <w:r>
        <w:rPr>
          <w:rFonts w:ascii="Arial" w:hAnsi="Arial" w:cs="Arial"/>
          <w:sz w:val="24"/>
          <w:szCs w:val="24"/>
          <w:lang w:eastAsia="en-US"/>
        </w:rPr>
        <w:t xml:space="preserve"> pravo</w:t>
      </w:r>
      <w:r w:rsidR="00D441D9">
        <w:rPr>
          <w:rFonts w:ascii="Arial" w:hAnsi="Arial" w:cs="Arial"/>
          <w:sz w:val="24"/>
          <w:szCs w:val="24"/>
          <w:lang w:eastAsia="en-US"/>
        </w:rPr>
        <w:t>m</w:t>
      </w:r>
      <w:r>
        <w:rPr>
          <w:rFonts w:ascii="Arial" w:hAnsi="Arial" w:cs="Arial"/>
          <w:sz w:val="24"/>
          <w:szCs w:val="24"/>
          <w:lang w:eastAsia="en-US"/>
        </w:rPr>
        <w:t xml:space="preserve"> o kojem je obaviješten</w:t>
      </w:r>
      <w:r w:rsidR="009065D3">
        <w:rPr>
          <w:rFonts w:ascii="Arial" w:hAnsi="Arial" w:cs="Arial"/>
          <w:sz w:val="24"/>
          <w:szCs w:val="24"/>
          <w:lang w:eastAsia="en-US"/>
        </w:rPr>
        <w:t>,</w:t>
      </w:r>
      <w:r w:rsidR="00D441D9">
        <w:rPr>
          <w:rFonts w:ascii="Arial" w:hAnsi="Arial" w:cs="Arial"/>
          <w:sz w:val="24"/>
          <w:szCs w:val="24"/>
          <w:lang w:eastAsia="en-US"/>
        </w:rPr>
        <w:t xml:space="preserve"> a to je ugovor o leasingu te obavještava da je vraćeno vozilo koje je pod izlučnim pravom.</w:t>
      </w:r>
    </w:p>
    <w:p w:rsidRPr="00674DB2" w:rsidR="00036753" w:rsidP="00036753" w:rsidRDefault="00036753">
      <w:pPr>
        <w:overflowPunct/>
        <w:autoSpaceDE/>
        <w:autoSpaceDN/>
        <w:adjustRightInd/>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rPr>
      </w:pPr>
      <w:r w:rsidRPr="003E63EF">
        <w:rPr>
          <w:rFonts w:ascii="Arial" w:hAnsi="Arial" w:cs="Arial"/>
          <w:sz w:val="24"/>
          <w:szCs w:val="24"/>
        </w:rPr>
        <w:t>Stečajnom upravitelju nije dostavljena niti jedna obavijest o razlučnim</w:t>
      </w:r>
      <w:r>
        <w:rPr>
          <w:rFonts w:ascii="Arial" w:hAnsi="Arial" w:cs="Arial"/>
          <w:sz w:val="24"/>
          <w:szCs w:val="24"/>
        </w:rPr>
        <w:t xml:space="preserve"> pravima.</w:t>
      </w:r>
    </w:p>
    <w:p w:rsidRPr="00935159" w:rsidR="00036753" w:rsidP="00036753" w:rsidRDefault="00036753">
      <w:pPr>
        <w:overflowPunct/>
        <w:autoSpaceDE/>
        <w:autoSpaceDN/>
        <w:adjustRightInd/>
        <w:ind w:firstLine="708"/>
        <w:jc w:val="both"/>
        <w:rPr>
          <w:rFonts w:ascii="Arial" w:hAnsi="Arial" w:cs="Arial"/>
          <w:sz w:val="24"/>
          <w:szCs w:val="24"/>
        </w:rPr>
      </w:pPr>
    </w:p>
    <w:p w:rsidRPr="00935159" w:rsidR="00036753" w:rsidP="00036753" w:rsidRDefault="00036753">
      <w:pPr>
        <w:overflowPunct/>
        <w:autoSpaceDE/>
        <w:autoSpaceDN/>
        <w:adjustRightInd/>
        <w:ind w:firstLine="708"/>
        <w:jc w:val="both"/>
        <w:rPr>
          <w:rFonts w:ascii="Arial" w:hAnsi="Arial" w:cs="Arial"/>
          <w:sz w:val="24"/>
          <w:szCs w:val="24"/>
        </w:rPr>
      </w:pPr>
      <w:r w:rsidRPr="00935159">
        <w:rPr>
          <w:rFonts w:ascii="Arial" w:hAnsi="Arial" w:cs="Arial"/>
          <w:sz w:val="24"/>
          <w:szCs w:val="24"/>
        </w:rPr>
        <w:t>U odnosu na predmet izlučnog prava - vozilo OPEL VIVARO COMBI 1.6, 2019.g, broj šasije: W0VJ7H601KV628201, u vlasništvu leasing kuće IMPULS-LEASING d.o.o., stečajni upravitelj izvještava naslovni sud kako je isto vozilo uredno vraćeno nazad u posjed izlučnom vjerovniku.</w:t>
      </w:r>
    </w:p>
    <w:p w:rsidRPr="00935159" w:rsidR="00036753" w:rsidP="00036753" w:rsidRDefault="00036753">
      <w:pPr>
        <w:overflowPunct/>
        <w:autoSpaceDE/>
        <w:autoSpaceDN/>
        <w:adjustRightInd/>
        <w:ind w:firstLine="708"/>
        <w:jc w:val="both"/>
        <w:rPr>
          <w:rFonts w:ascii="Arial" w:hAnsi="Arial" w:cs="Arial"/>
          <w:sz w:val="24"/>
          <w:szCs w:val="24"/>
        </w:rPr>
      </w:pPr>
    </w:p>
    <w:p w:rsidRPr="00935159" w:rsidR="00036753" w:rsidP="00F44CF6" w:rsidRDefault="00036753">
      <w:pPr>
        <w:spacing w:after="22"/>
        <w:ind w:firstLine="708"/>
        <w:jc w:val="both"/>
        <w:rPr>
          <w:rFonts w:ascii="Arial" w:hAnsi="Arial" w:cs="Arial"/>
          <w:sz w:val="24"/>
          <w:szCs w:val="24"/>
          <w:lang w:eastAsia="en-US"/>
        </w:rPr>
      </w:pPr>
      <w:r w:rsidRPr="00935159">
        <w:rPr>
          <w:rFonts w:ascii="Arial" w:hAnsi="Arial" w:cs="Arial"/>
          <w:sz w:val="24"/>
          <w:szCs w:val="24"/>
        </w:rPr>
        <w:t xml:space="preserve">Što se tiče pak načina i uvjeta prodaje vozila koja čine stečajnu masu, s obzirom na to da su predmetna vozila u izuzetno lošem stanju, a da Renault Master </w:t>
      </w:r>
      <w:r w:rsidRPr="00935159">
        <w:rPr>
          <w:rFonts w:ascii="Arial" w:hAnsi="Arial" w:cs="Arial"/>
          <w:sz w:val="24"/>
          <w:szCs w:val="24"/>
        </w:rPr>
        <w:lastRenderedPageBreak/>
        <w:t>čak nema niti ispravan motor, predlažu se nešto drugačiji uvjeti prodaje nego u prvotnom Izvješ</w:t>
      </w:r>
      <w:r w:rsidR="00B1615D">
        <w:rPr>
          <w:rFonts w:ascii="Arial" w:hAnsi="Arial" w:cs="Arial"/>
          <w:sz w:val="24"/>
          <w:szCs w:val="24"/>
        </w:rPr>
        <w:t xml:space="preserve">ću stečajnog upravitelja od 27. siječnja </w:t>
      </w:r>
      <w:r w:rsidRPr="00935159">
        <w:rPr>
          <w:rFonts w:ascii="Arial" w:hAnsi="Arial" w:cs="Arial"/>
          <w:sz w:val="24"/>
          <w:szCs w:val="24"/>
        </w:rPr>
        <w:t>2024.</w:t>
      </w:r>
    </w:p>
    <w:p w:rsidRPr="00935159" w:rsidR="00036753" w:rsidP="00036753" w:rsidRDefault="00036753">
      <w:pPr>
        <w:overflowPunct/>
        <w:autoSpaceDE/>
        <w:autoSpaceDN/>
        <w:adjustRightInd/>
        <w:ind w:firstLine="708"/>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se konstatira od strane stečajnog suc</w:t>
      </w:r>
      <w:r w:rsidR="00F44CF6">
        <w:rPr>
          <w:rFonts w:ascii="Arial" w:hAnsi="Arial" w:cs="Arial"/>
          <w:sz w:val="24"/>
          <w:szCs w:val="24"/>
          <w:lang w:eastAsia="en-US"/>
        </w:rPr>
        <w:t>a da su glasačka prava na ovoj S</w:t>
      </w:r>
      <w:r>
        <w:rPr>
          <w:rFonts w:ascii="Arial" w:hAnsi="Arial" w:cs="Arial"/>
          <w:sz w:val="24"/>
          <w:szCs w:val="24"/>
          <w:lang w:eastAsia="en-US"/>
        </w:rPr>
        <w:t>kupštini jednaka utvrđenim tražbinama v</w:t>
      </w:r>
      <w:r w:rsidR="00F44CF6">
        <w:rPr>
          <w:rFonts w:ascii="Arial" w:hAnsi="Arial" w:cs="Arial"/>
          <w:sz w:val="24"/>
          <w:szCs w:val="24"/>
          <w:lang w:eastAsia="en-US"/>
        </w:rPr>
        <w:t>jerovnika, ali da glasačka prava imaju i oni vjerovnici čiju su tražbine osporene po čl. 106. st. 2. SZ-a.</w:t>
      </w:r>
    </w:p>
    <w:p w:rsidR="00036753" w:rsidP="00036753" w:rsidRDefault="00036753">
      <w:pPr>
        <w:overflowPunct/>
        <w:autoSpaceDE/>
        <w:autoSpaceDN/>
        <w:adjustRightInd/>
        <w:ind w:firstLine="708"/>
        <w:jc w:val="both"/>
        <w:rPr>
          <w:rFonts w:ascii="Arial" w:hAnsi="Arial" w:cs="Arial"/>
          <w:sz w:val="24"/>
          <w:szCs w:val="24"/>
          <w:lang w:eastAsia="en-US"/>
        </w:rPr>
      </w:pPr>
    </w:p>
    <w:p w:rsidR="00F44CF6"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Konstatira se da je stečajni upravitelj u spis dostavio ugovor o najmu vozila od 2. prosinca 2023</w:t>
      </w:r>
      <w:r w:rsidR="00086D5D">
        <w:rPr>
          <w:rFonts w:ascii="Arial" w:hAnsi="Arial" w:cs="Arial"/>
          <w:sz w:val="24"/>
          <w:szCs w:val="24"/>
          <w:lang w:eastAsia="en-US"/>
        </w:rPr>
        <w:t xml:space="preserve">. </w:t>
      </w:r>
      <w:r w:rsidR="00F44CF6">
        <w:rPr>
          <w:rFonts w:ascii="Arial" w:hAnsi="Arial" w:cs="Arial"/>
          <w:sz w:val="24"/>
          <w:szCs w:val="24"/>
          <w:lang w:eastAsia="en-US"/>
        </w:rPr>
        <w:t>koji je raskinut.</w:t>
      </w:r>
    </w:p>
    <w:p w:rsidR="00F44CF6" w:rsidP="00036753" w:rsidRDefault="00F44CF6">
      <w:pPr>
        <w:spacing w:after="22"/>
        <w:ind w:firstLine="708"/>
        <w:jc w:val="both"/>
        <w:rPr>
          <w:rFonts w:ascii="Arial" w:hAnsi="Arial" w:cs="Arial"/>
          <w:sz w:val="24"/>
          <w:szCs w:val="24"/>
          <w:lang w:eastAsia="en-US"/>
        </w:rPr>
      </w:pPr>
    </w:p>
    <w:p w:rsidR="00036753" w:rsidP="00036753" w:rsidRDefault="00086D5D">
      <w:pPr>
        <w:spacing w:after="22"/>
        <w:ind w:firstLine="708"/>
        <w:jc w:val="both"/>
        <w:rPr>
          <w:rFonts w:ascii="Arial" w:hAnsi="Arial" w:cs="Arial"/>
          <w:sz w:val="24"/>
          <w:szCs w:val="24"/>
          <w:lang w:eastAsia="en-US"/>
        </w:rPr>
      </w:pPr>
      <w:r>
        <w:rPr>
          <w:rFonts w:ascii="Arial" w:hAnsi="Arial" w:cs="Arial"/>
          <w:sz w:val="24"/>
          <w:szCs w:val="24"/>
          <w:lang w:eastAsia="en-US"/>
        </w:rPr>
        <w:t xml:space="preserve">Konstatira se da je stečajni upravitelj dostavio </w:t>
      </w:r>
      <w:r w:rsidRPr="005304A5" w:rsidR="00036753">
        <w:rPr>
          <w:rFonts w:ascii="Arial" w:hAnsi="Arial" w:cs="Arial"/>
          <w:sz w:val="24"/>
          <w:szCs w:val="24"/>
          <w:lang w:eastAsia="en-US"/>
        </w:rPr>
        <w:t>procjenu vrijednosti vozila sačinjena od strane Željka Nehod u prosincu 2023</w:t>
      </w:r>
      <w:r>
        <w:rPr>
          <w:rFonts w:ascii="Arial" w:hAnsi="Arial" w:cs="Arial"/>
          <w:sz w:val="24"/>
          <w:szCs w:val="24"/>
          <w:lang w:eastAsia="en-US"/>
        </w:rPr>
        <w:t>.</w:t>
      </w:r>
      <w:r w:rsidRPr="005304A5" w:rsidR="00036753">
        <w:rPr>
          <w:rFonts w:ascii="Arial" w:hAnsi="Arial" w:cs="Arial"/>
          <w:sz w:val="24"/>
          <w:szCs w:val="24"/>
          <w:lang w:eastAsia="en-US"/>
        </w:rPr>
        <w:t xml:space="preserve"> iz kojeg proizlazi da je tržišna vrijednost vozila </w:t>
      </w:r>
      <w:r w:rsidR="00036753">
        <w:rPr>
          <w:rFonts w:ascii="Arial" w:hAnsi="Arial" w:cs="Arial"/>
          <w:sz w:val="24"/>
          <w:szCs w:val="24"/>
        </w:rPr>
        <w:t>N2, marke</w:t>
      </w:r>
      <w:r w:rsidRPr="005304A5" w:rsidR="00036753">
        <w:rPr>
          <w:rFonts w:ascii="Arial" w:hAnsi="Arial" w:cs="Arial"/>
          <w:sz w:val="24"/>
          <w:szCs w:val="24"/>
        </w:rPr>
        <w:t xml:space="preserve"> IVECO EUROCARGO ML 100E15 C-102255, godina proizvodnje 1997., broj šasije ZCFA1AA0002229319, reg. oznaka VK570FN 4.250,00 eur, a da je tržišna vrijednost </w:t>
      </w:r>
      <w:r w:rsidR="00036753">
        <w:rPr>
          <w:rFonts w:ascii="Arial" w:hAnsi="Arial" w:cs="Arial"/>
          <w:sz w:val="24"/>
          <w:szCs w:val="24"/>
        </w:rPr>
        <w:t xml:space="preserve">teretnog </w:t>
      </w:r>
      <w:r w:rsidRPr="005304A5" w:rsidR="00036753">
        <w:rPr>
          <w:rFonts w:ascii="Arial" w:hAnsi="Arial" w:cs="Arial"/>
          <w:sz w:val="24"/>
          <w:szCs w:val="24"/>
        </w:rPr>
        <w:t>vozila N1, mark</w:t>
      </w:r>
      <w:r w:rsidR="00036753">
        <w:rPr>
          <w:rFonts w:ascii="Arial" w:hAnsi="Arial" w:cs="Arial"/>
          <w:sz w:val="24"/>
          <w:szCs w:val="24"/>
        </w:rPr>
        <w:t>e</w:t>
      </w:r>
      <w:r w:rsidRPr="005304A5" w:rsidR="00036753">
        <w:rPr>
          <w:rFonts w:ascii="Arial" w:hAnsi="Arial" w:cs="Arial"/>
          <w:sz w:val="24"/>
          <w:szCs w:val="24"/>
        </w:rPr>
        <w:t xml:space="preserve"> RENAULT MASTER 2.4 DCI 120, godina proizvodnje 2002., broj šasije VF1UDCMK527888178, reg. oznaka VK716EZ 2.740,00 eur, a da je tržišna vrijedn</w:t>
      </w:r>
      <w:r w:rsidR="00036753">
        <w:rPr>
          <w:rFonts w:ascii="Arial" w:hAnsi="Arial" w:cs="Arial"/>
          <w:sz w:val="24"/>
          <w:szCs w:val="24"/>
        </w:rPr>
        <w:t>o</w:t>
      </w:r>
      <w:r w:rsidRPr="005304A5" w:rsidR="00036753">
        <w:rPr>
          <w:rFonts w:ascii="Arial" w:hAnsi="Arial" w:cs="Arial"/>
          <w:sz w:val="24"/>
          <w:szCs w:val="24"/>
        </w:rPr>
        <w:t>st osobnog auto</w:t>
      </w:r>
      <w:r w:rsidR="00036753">
        <w:rPr>
          <w:rFonts w:ascii="Arial" w:hAnsi="Arial" w:cs="Arial"/>
          <w:sz w:val="24"/>
          <w:szCs w:val="24"/>
        </w:rPr>
        <w:t>mo</w:t>
      </w:r>
      <w:r w:rsidRPr="005304A5" w:rsidR="00036753">
        <w:rPr>
          <w:rFonts w:ascii="Arial" w:hAnsi="Arial" w:cs="Arial"/>
          <w:sz w:val="24"/>
          <w:szCs w:val="24"/>
        </w:rPr>
        <w:t xml:space="preserve">bila </w:t>
      </w:r>
      <w:r w:rsidR="00036753">
        <w:rPr>
          <w:rFonts w:ascii="Arial" w:hAnsi="Arial" w:cs="Arial"/>
          <w:sz w:val="24"/>
          <w:szCs w:val="24"/>
        </w:rPr>
        <w:t>M1, marke</w:t>
      </w:r>
      <w:r w:rsidRPr="005304A5" w:rsidR="00036753">
        <w:rPr>
          <w:rFonts w:ascii="Arial" w:hAnsi="Arial" w:cs="Arial"/>
          <w:sz w:val="24"/>
          <w:szCs w:val="24"/>
        </w:rPr>
        <w:t xml:space="preserve"> TOYOTA AVENSIS T25 2.0 D-4D SD LUNA, godina proizvodnje 2007., broj šasije SB1BD56L6E04798, reg. oznaka VK687EZ, 2.935,18 eur</w:t>
      </w:r>
      <w:r w:rsidR="00036753">
        <w:rPr>
          <w:rFonts w:ascii="Arial" w:hAnsi="Arial" w:cs="Arial"/>
          <w:sz w:val="24"/>
          <w:szCs w:val="24"/>
        </w:rPr>
        <w:t>.</w:t>
      </w:r>
      <w:r w:rsidRPr="005304A5" w:rsidR="00036753">
        <w:rPr>
          <w:rFonts w:ascii="Arial" w:hAnsi="Arial" w:cs="Arial"/>
          <w:sz w:val="24"/>
          <w:szCs w:val="24"/>
          <w:lang w:eastAsia="en-US"/>
        </w:rPr>
        <w:t xml:space="preserve"> </w:t>
      </w:r>
    </w:p>
    <w:p w:rsidR="00036753" w:rsidP="00036753" w:rsidRDefault="00036753">
      <w:pPr>
        <w:spacing w:after="22"/>
        <w:ind w:firstLine="708"/>
        <w:jc w:val="both"/>
        <w:rPr>
          <w:rFonts w:ascii="Arial" w:hAnsi="Arial" w:cs="Arial"/>
          <w:sz w:val="24"/>
          <w:szCs w:val="24"/>
          <w:lang w:eastAsia="en-US"/>
        </w:rPr>
      </w:pPr>
    </w:p>
    <w:p w:rsidR="00036753"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 xml:space="preserve">Što se tiče postupanja po nalogu suda radi utvrđivanja stanja tražbina i solventnosti dužnikovih dužnika, stečajni upravitelj navodi slijedeće: </w:t>
      </w:r>
    </w:p>
    <w:p w:rsidR="00036753" w:rsidP="00036753" w:rsidRDefault="00036753">
      <w:pPr>
        <w:spacing w:after="22"/>
        <w:jc w:val="both"/>
        <w:rPr>
          <w:rFonts w:ascii="Arial" w:hAnsi="Arial" w:cs="Arial"/>
          <w:sz w:val="24"/>
          <w:szCs w:val="24"/>
          <w:lang w:eastAsia="en-US"/>
        </w:rPr>
      </w:pPr>
      <w:r>
        <w:rPr>
          <w:rFonts w:ascii="Arial" w:hAnsi="Arial" w:cs="Arial"/>
          <w:sz w:val="24"/>
          <w:szCs w:val="24"/>
          <w:lang w:eastAsia="en-US"/>
        </w:rPr>
        <w:t xml:space="preserve">"Dužnikov dužnik Božica Andričević čiji račun je u blokadi, nije evidentirana kao vlasnica vozila </w:t>
      </w:r>
      <w:r w:rsidR="00086D5D">
        <w:rPr>
          <w:rFonts w:ascii="Arial" w:hAnsi="Arial" w:cs="Arial"/>
          <w:sz w:val="24"/>
          <w:szCs w:val="24"/>
          <w:lang w:eastAsia="en-US"/>
        </w:rPr>
        <w:t>ista j</w:t>
      </w:r>
      <w:r>
        <w:rPr>
          <w:rFonts w:ascii="Arial" w:hAnsi="Arial" w:cs="Arial"/>
          <w:sz w:val="24"/>
          <w:szCs w:val="24"/>
          <w:lang w:eastAsia="en-US"/>
        </w:rPr>
        <w:t>e osnivač društva stečajnog dužnika i ranija</w:t>
      </w:r>
      <w:r w:rsidR="008B4CF2">
        <w:rPr>
          <w:rFonts w:ascii="Arial" w:hAnsi="Arial" w:cs="Arial"/>
          <w:sz w:val="24"/>
          <w:szCs w:val="24"/>
          <w:lang w:eastAsia="en-US"/>
        </w:rPr>
        <w:t xml:space="preserve"> direktorica stečajnog dužnika, nije evidentirana kao vlasnica nekretnina, pa se isto može tretirati kao nesolventni dužnikov dužnik."</w:t>
      </w:r>
    </w:p>
    <w:p w:rsidR="00036753" w:rsidP="00036753" w:rsidRDefault="00036753">
      <w:pPr>
        <w:spacing w:after="22"/>
        <w:jc w:val="both"/>
        <w:rPr>
          <w:rFonts w:ascii="Arial" w:hAnsi="Arial" w:cs="Arial"/>
          <w:sz w:val="24"/>
          <w:szCs w:val="24"/>
          <w:lang w:eastAsia="en-US"/>
        </w:rPr>
      </w:pPr>
    </w:p>
    <w:p w:rsidRPr="00935159" w:rsidR="00036753" w:rsidP="005A605B" w:rsidRDefault="00036753">
      <w:pPr>
        <w:spacing w:after="22"/>
        <w:ind w:firstLine="708"/>
        <w:jc w:val="both"/>
        <w:rPr>
          <w:rFonts w:ascii="Arial" w:hAnsi="Arial" w:cs="Arial"/>
          <w:sz w:val="24"/>
          <w:szCs w:val="24"/>
        </w:rPr>
      </w:pPr>
      <w:r w:rsidRPr="00935159">
        <w:rPr>
          <w:rFonts w:ascii="Arial" w:hAnsi="Arial" w:cs="Arial"/>
          <w:sz w:val="24"/>
          <w:szCs w:val="24"/>
        </w:rPr>
        <w:t>Što se pak tiče kaznene prijave za kazneno djelo iz članka 249. stavka 1. i 3. KZ/11, upitno je koju to korist donosi za stečajnu masu, jer se u krajnjem slučaju opet neće naplatiti potraživanje stečajnog dužnika, već bi se utvrđivala kazneno-pravna odgovornost gđe Božice Andričević, a koja je također upitna, s obzirom da je gđa Božica Andričević bila samo formalno postavljena „figura“ te je upitno da li je kao kućanica od 70 godina imala u kaznenopravnom smislu namjeru počinjenja kaznenog djela. U pogledu toga, a s obzirom na odredbu čl.</w:t>
      </w:r>
      <w:r w:rsidR="00B1615D">
        <w:rPr>
          <w:rFonts w:ascii="Arial" w:hAnsi="Arial" w:cs="Arial"/>
          <w:sz w:val="24"/>
          <w:szCs w:val="24"/>
        </w:rPr>
        <w:t xml:space="preserve"> </w:t>
      </w:r>
      <w:r w:rsidRPr="00935159">
        <w:rPr>
          <w:rFonts w:ascii="Arial" w:hAnsi="Arial" w:cs="Arial"/>
          <w:sz w:val="24"/>
          <w:szCs w:val="24"/>
        </w:rPr>
        <w:t>205.</w:t>
      </w:r>
      <w:r w:rsidR="00B1615D">
        <w:rPr>
          <w:rFonts w:ascii="Arial" w:hAnsi="Arial" w:cs="Arial"/>
          <w:sz w:val="24"/>
          <w:szCs w:val="24"/>
        </w:rPr>
        <w:t xml:space="preserve"> </w:t>
      </w:r>
      <w:r w:rsidRPr="00935159">
        <w:rPr>
          <w:rFonts w:ascii="Arial" w:hAnsi="Arial" w:cs="Arial"/>
          <w:sz w:val="24"/>
          <w:szCs w:val="24"/>
        </w:rPr>
        <w:t>st.</w:t>
      </w:r>
      <w:r w:rsidR="00B1615D">
        <w:rPr>
          <w:rFonts w:ascii="Arial" w:hAnsi="Arial" w:cs="Arial"/>
          <w:sz w:val="24"/>
          <w:szCs w:val="24"/>
        </w:rPr>
        <w:t xml:space="preserve"> </w:t>
      </w:r>
      <w:r w:rsidRPr="00935159">
        <w:rPr>
          <w:rFonts w:ascii="Arial" w:hAnsi="Arial" w:cs="Arial"/>
          <w:sz w:val="24"/>
          <w:szCs w:val="24"/>
        </w:rPr>
        <w:t xml:space="preserve">6. ZKP-a, </w:t>
      </w:r>
      <w:r w:rsidR="00086D5D">
        <w:rPr>
          <w:rFonts w:ascii="Arial" w:hAnsi="Arial" w:cs="Arial"/>
          <w:sz w:val="24"/>
          <w:szCs w:val="24"/>
        </w:rPr>
        <w:t xml:space="preserve">stečajni upravitelj neće podnositi kaznenu prijavu zbog navedene upitnosti, a </w:t>
      </w:r>
      <w:r w:rsidRPr="00935159">
        <w:rPr>
          <w:rFonts w:ascii="Arial" w:hAnsi="Arial" w:cs="Arial"/>
          <w:sz w:val="24"/>
          <w:szCs w:val="24"/>
        </w:rPr>
        <w:t>prepušta se državnom odvjetniku kao zastupniku većinskog vjerovnika u ovome stečajnom postupku, a do kojeg je dopro glas o potencijalnom počinjenju kaznenog djela, da donese odluku o pokretanju kaznenog postupka</w:t>
      </w:r>
      <w:r w:rsidR="00086D5D">
        <w:rPr>
          <w:rFonts w:ascii="Arial" w:hAnsi="Arial" w:cs="Arial"/>
          <w:sz w:val="24"/>
          <w:szCs w:val="24"/>
        </w:rPr>
        <w:t xml:space="preserve"> te da eventualno prijavi navedene činjenice nadležnim tijelima</w:t>
      </w:r>
      <w:r w:rsidRPr="00935159">
        <w:rPr>
          <w:rFonts w:ascii="Arial" w:hAnsi="Arial" w:cs="Arial"/>
          <w:sz w:val="24"/>
          <w:szCs w:val="24"/>
        </w:rPr>
        <w:t xml:space="preserve">. </w:t>
      </w:r>
    </w:p>
    <w:p w:rsidR="00036753" w:rsidP="00036753" w:rsidRDefault="00036753">
      <w:pPr>
        <w:spacing w:after="22"/>
        <w:jc w:val="both"/>
      </w:pPr>
    </w:p>
    <w:p w:rsidR="00036753"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 xml:space="preserve">Stečajni upravitelj je u spis predao ugovor o najmu vozila upravo s Božicom </w:t>
      </w:r>
      <w:r w:rsidR="008B4CF2">
        <w:rPr>
          <w:rFonts w:ascii="Arial" w:hAnsi="Arial" w:cs="Arial"/>
          <w:sz w:val="24"/>
          <w:szCs w:val="24"/>
          <w:lang w:eastAsia="en-US"/>
        </w:rPr>
        <w:t>Andričević od 2. prosinca 2023.</w:t>
      </w:r>
      <w:r w:rsidR="005A605B">
        <w:rPr>
          <w:rFonts w:ascii="Arial" w:hAnsi="Arial" w:cs="Arial"/>
          <w:sz w:val="24"/>
          <w:szCs w:val="24"/>
          <w:lang w:eastAsia="en-US"/>
        </w:rPr>
        <w:t>, ali je ista taj ugovor raskinula po punomoćniku.</w:t>
      </w:r>
    </w:p>
    <w:p w:rsidRPr="005304A5" w:rsidR="00036753" w:rsidP="00036753" w:rsidRDefault="00036753">
      <w:pPr>
        <w:spacing w:after="22"/>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Utvrđeno je iz evidencije katastra da se ista ne vodi kao posjednik, a na upit suda da li je istraživao evidenciju zemljišnih knjiga, stečajni upravitelj izjavl</w:t>
      </w:r>
      <w:r w:rsidR="005A605B">
        <w:rPr>
          <w:rFonts w:ascii="Arial" w:hAnsi="Arial" w:cs="Arial"/>
          <w:sz w:val="24"/>
          <w:szCs w:val="24"/>
          <w:lang w:eastAsia="en-US"/>
        </w:rPr>
        <w:t>juje da je, ali da nije nigdje B</w:t>
      </w:r>
      <w:r>
        <w:rPr>
          <w:rFonts w:ascii="Arial" w:hAnsi="Arial" w:cs="Arial"/>
          <w:sz w:val="24"/>
          <w:szCs w:val="24"/>
          <w:lang w:eastAsia="en-US"/>
        </w:rPr>
        <w:t>ožica Andričević upisana.</w:t>
      </w:r>
    </w:p>
    <w:p w:rsidR="00036753" w:rsidP="00036753" w:rsidRDefault="00036753">
      <w:pPr>
        <w:overflowPunct/>
        <w:autoSpaceDE/>
        <w:autoSpaceDN/>
        <w:adjustRightInd/>
        <w:ind w:firstLine="708"/>
        <w:jc w:val="both"/>
        <w:rPr>
          <w:rFonts w:ascii="Arial" w:hAnsi="Arial" w:cs="Arial"/>
          <w:sz w:val="24"/>
          <w:szCs w:val="24"/>
          <w:lang w:eastAsia="en-US"/>
        </w:rPr>
      </w:pPr>
    </w:p>
    <w:p w:rsidRPr="00460A66" w:rsidR="00036753" w:rsidP="00036753" w:rsidRDefault="00036753">
      <w:pPr>
        <w:overflowPunct/>
        <w:autoSpaceDE/>
        <w:autoSpaceDN/>
        <w:adjustRightInd/>
        <w:ind w:firstLine="708"/>
        <w:jc w:val="both"/>
        <w:rPr>
          <w:rFonts w:ascii="Arial" w:hAnsi="Arial" w:cs="Arial"/>
          <w:sz w:val="24"/>
          <w:szCs w:val="24"/>
          <w:lang w:eastAsia="en-US"/>
        </w:rPr>
      </w:pPr>
      <w:r w:rsidRPr="00460A66">
        <w:rPr>
          <w:rFonts w:ascii="Arial" w:hAnsi="Arial" w:cs="Arial"/>
          <w:sz w:val="24"/>
          <w:szCs w:val="24"/>
          <w:lang w:eastAsia="en-US"/>
        </w:rPr>
        <w:lastRenderedPageBreak/>
        <w:t>Nakon toga, ovdje prisutni punomoćnik Božice Andričević ističe da Božica Andričević nije samo dužnik stečajnog dužnika, ona je istovremeno i vjerovnik stečajnog dužnika.</w:t>
      </w:r>
    </w:p>
    <w:p w:rsidRPr="00460A66" w:rsidR="00036753" w:rsidP="00036753" w:rsidRDefault="00036753">
      <w:pPr>
        <w:overflowPunct/>
        <w:autoSpaceDE/>
        <w:autoSpaceDN/>
        <w:adjustRightInd/>
        <w:ind w:firstLine="708"/>
        <w:jc w:val="both"/>
        <w:rPr>
          <w:rFonts w:ascii="Arial" w:hAnsi="Arial" w:cs="Arial"/>
          <w:sz w:val="24"/>
          <w:szCs w:val="24"/>
          <w:lang w:eastAsia="en-US"/>
        </w:rPr>
      </w:pPr>
    </w:p>
    <w:p w:rsidR="00460A66" w:rsidP="00460A66" w:rsidRDefault="005A605B">
      <w:pPr>
        <w:overflowPunct/>
        <w:autoSpaceDE/>
        <w:autoSpaceDN/>
        <w:adjustRightInd/>
        <w:ind w:firstLine="708"/>
        <w:jc w:val="both"/>
        <w:rPr>
          <w:rFonts w:ascii="Arial" w:hAnsi="Arial" w:cs="Arial"/>
          <w:sz w:val="24"/>
          <w:szCs w:val="24"/>
          <w:lang w:eastAsia="en-US"/>
        </w:rPr>
      </w:pPr>
      <w:r w:rsidRPr="00460A66">
        <w:rPr>
          <w:rFonts w:ascii="Arial" w:hAnsi="Arial" w:cs="Arial"/>
          <w:sz w:val="24"/>
          <w:szCs w:val="24"/>
          <w:lang w:eastAsia="en-US"/>
        </w:rPr>
        <w:t>Na upit suda da li će stečajni upravitelj ili Božica Andričević dati kakvu izjavu o prijeboju međusobnih tražbina</w:t>
      </w:r>
      <w:r w:rsidR="00460A66">
        <w:rPr>
          <w:rFonts w:ascii="Arial" w:hAnsi="Arial" w:cs="Arial"/>
          <w:sz w:val="24"/>
          <w:szCs w:val="24"/>
          <w:lang w:eastAsia="en-US"/>
        </w:rPr>
        <w:t>, punomoćnik Božice Andričević izjavljuje da ne može dati takvu izjavu iz razloga što se sve što se vodi kao dug Božice Andričević stvarno nije dug i to će se dokazati vođenjem postupka.</w:t>
      </w:r>
    </w:p>
    <w:p w:rsidR="00460A66" w:rsidP="00460A66" w:rsidRDefault="00460A66">
      <w:pPr>
        <w:overflowPunct/>
        <w:autoSpaceDE/>
        <w:autoSpaceDN/>
        <w:adjustRightInd/>
        <w:ind w:firstLine="708"/>
        <w:jc w:val="both"/>
        <w:rPr>
          <w:rFonts w:ascii="Arial" w:hAnsi="Arial" w:cs="Arial"/>
          <w:sz w:val="24"/>
          <w:szCs w:val="24"/>
          <w:lang w:eastAsia="en-US"/>
        </w:rPr>
      </w:pPr>
    </w:p>
    <w:p w:rsidR="00E46AC4" w:rsidP="008019D4" w:rsidRDefault="008019D4">
      <w:pPr>
        <w:overflowPunct/>
        <w:autoSpaceDE/>
        <w:autoSpaceDN/>
        <w:adjustRightInd/>
        <w:ind w:firstLine="708"/>
        <w:jc w:val="both"/>
        <w:rPr>
          <w:rFonts w:ascii="Arial" w:hAnsi="Arial" w:cs="Arial"/>
          <w:sz w:val="24"/>
          <w:szCs w:val="24"/>
          <w:lang w:eastAsia="en-US"/>
        </w:rPr>
      </w:pPr>
      <w:r w:rsidRPr="008019D4">
        <w:rPr>
          <w:rFonts w:ascii="Arial" w:hAnsi="Arial" w:cs="Arial"/>
          <w:sz w:val="24"/>
          <w:szCs w:val="24"/>
          <w:lang w:eastAsia="en-US"/>
        </w:rPr>
        <w:t>N</w:t>
      </w:r>
      <w:r w:rsidRPr="008019D4" w:rsidR="00E46AC4">
        <w:rPr>
          <w:rFonts w:ascii="Arial" w:hAnsi="Arial" w:cs="Arial"/>
          <w:sz w:val="24"/>
          <w:szCs w:val="24"/>
          <w:lang w:eastAsia="en-US"/>
        </w:rPr>
        <w:t>a upit suda ima li kakvih ustupanja tražbina Božici Andričević,</w:t>
      </w:r>
      <w:r w:rsidRPr="008019D4">
        <w:rPr>
          <w:rFonts w:ascii="Arial" w:hAnsi="Arial" w:cs="Arial"/>
          <w:sz w:val="24"/>
          <w:szCs w:val="24"/>
          <w:lang w:eastAsia="en-US"/>
        </w:rPr>
        <w:t xml:space="preserve"> konstatira se da takvih daljnjih ustupanja nema.</w:t>
      </w:r>
      <w:r w:rsidRPr="008019D4" w:rsidR="00E46AC4">
        <w:rPr>
          <w:rFonts w:ascii="Arial" w:hAnsi="Arial" w:cs="Arial"/>
          <w:sz w:val="24"/>
          <w:szCs w:val="24"/>
          <w:lang w:eastAsia="en-US"/>
        </w:rPr>
        <w:t xml:space="preserve"> </w:t>
      </w:r>
    </w:p>
    <w:p w:rsidRPr="008019D4" w:rsidR="00EA368A" w:rsidP="008019D4" w:rsidRDefault="00EA368A">
      <w:pPr>
        <w:overflowPunct/>
        <w:autoSpaceDE/>
        <w:autoSpaceDN/>
        <w:adjustRightInd/>
        <w:ind w:firstLine="708"/>
        <w:jc w:val="both"/>
        <w:rPr>
          <w:rFonts w:ascii="Arial" w:hAnsi="Arial" w:cs="Arial"/>
          <w:sz w:val="24"/>
          <w:szCs w:val="24"/>
          <w:lang w:eastAsia="en-US"/>
        </w:rPr>
      </w:pPr>
    </w:p>
    <w:p w:rsidRPr="008019D4" w:rsidR="00935159" w:rsidP="00036753" w:rsidRDefault="00B1615D">
      <w:pPr>
        <w:overflowPunct/>
        <w:autoSpaceDE/>
        <w:autoSpaceDN/>
        <w:adjustRightInd/>
        <w:ind w:firstLine="708"/>
        <w:jc w:val="both"/>
        <w:rPr>
          <w:rFonts w:ascii="Arial" w:hAnsi="Arial" w:cs="Arial"/>
          <w:sz w:val="24"/>
          <w:szCs w:val="24"/>
        </w:rPr>
      </w:pPr>
      <w:r>
        <w:rPr>
          <w:rFonts w:ascii="Arial" w:hAnsi="Arial" w:cs="Arial"/>
          <w:sz w:val="24"/>
          <w:szCs w:val="24"/>
        </w:rPr>
        <w:t>Sukladno točki IV</w:t>
      </w:r>
      <w:r w:rsidRPr="008019D4" w:rsidR="00935159">
        <w:rPr>
          <w:rFonts w:ascii="Arial" w:hAnsi="Arial" w:cs="Arial"/>
          <w:sz w:val="24"/>
          <w:szCs w:val="24"/>
        </w:rPr>
        <w:t xml:space="preserve"> izreke Zaključka suda od 12.</w:t>
      </w:r>
      <w:r>
        <w:rPr>
          <w:rFonts w:ascii="Arial" w:hAnsi="Arial" w:cs="Arial"/>
          <w:sz w:val="24"/>
          <w:szCs w:val="24"/>
        </w:rPr>
        <w:t xml:space="preserve"> travnja 2</w:t>
      </w:r>
      <w:r w:rsidRPr="008019D4" w:rsidR="00935159">
        <w:rPr>
          <w:rFonts w:ascii="Arial" w:hAnsi="Arial" w:cs="Arial"/>
          <w:sz w:val="24"/>
          <w:szCs w:val="24"/>
        </w:rPr>
        <w:t xml:space="preserve">024., stečajni je upravitelj zatražio reviziju procjene vozila stečajne mase, koja se dostavlja u prilogu ovog Izvješća, a prema kojoj vrijednosti vozila iznose kako slijedi: </w:t>
      </w:r>
    </w:p>
    <w:p w:rsidRPr="008019D4" w:rsidR="00935159" w:rsidP="00935159" w:rsidRDefault="00B1615D">
      <w:pPr>
        <w:overflowPunct/>
        <w:autoSpaceDE/>
        <w:autoSpaceDN/>
        <w:adjustRightInd/>
        <w:jc w:val="both"/>
        <w:rPr>
          <w:rFonts w:ascii="Arial" w:hAnsi="Arial" w:cs="Arial"/>
          <w:sz w:val="24"/>
          <w:szCs w:val="24"/>
        </w:rPr>
      </w:pPr>
      <w:r>
        <w:rPr>
          <w:rFonts w:ascii="Arial" w:hAnsi="Arial" w:cs="Arial"/>
          <w:sz w:val="24"/>
          <w:szCs w:val="24"/>
        </w:rPr>
        <w:t>"</w:t>
      </w:r>
      <w:r w:rsidRPr="008019D4" w:rsidR="00935159">
        <w:rPr>
          <w:rFonts w:ascii="Arial" w:hAnsi="Arial" w:cs="Arial"/>
          <w:sz w:val="24"/>
          <w:szCs w:val="24"/>
        </w:rPr>
        <w:t xml:space="preserve">- N1, marka RENAULT MASTER 2.4 DCI 120, godina proizvodnje 2002., broj šasije VF1UDCMK527888178, reg. oznaka VK716EZ, = 1.370,10 € (1.096,08 + PDV) </w:t>
      </w:r>
    </w:p>
    <w:p w:rsidRPr="008019D4" w:rsidR="00935159" w:rsidP="00935159" w:rsidRDefault="00935159">
      <w:pPr>
        <w:overflowPunct/>
        <w:autoSpaceDE/>
        <w:autoSpaceDN/>
        <w:adjustRightInd/>
        <w:jc w:val="both"/>
        <w:rPr>
          <w:rFonts w:ascii="Arial" w:hAnsi="Arial" w:cs="Arial"/>
          <w:sz w:val="24"/>
          <w:szCs w:val="24"/>
        </w:rPr>
      </w:pPr>
      <w:r w:rsidRPr="008019D4">
        <w:rPr>
          <w:rFonts w:ascii="Arial" w:hAnsi="Arial" w:cs="Arial"/>
          <w:sz w:val="24"/>
          <w:szCs w:val="24"/>
        </w:rPr>
        <w:t xml:space="preserve">- N2, marka IVECO EUROCARGO ML 100E15 C-102255, godina proizvodnje 1997., broj šasije ZCFA1AA0002229319, reg. oznaka VK570FN, = 3.187,50 € (2.550,00 + PDV) </w:t>
      </w:r>
    </w:p>
    <w:p w:rsidRPr="008019D4" w:rsidR="00935159" w:rsidP="00935159" w:rsidRDefault="00935159">
      <w:pPr>
        <w:overflowPunct/>
        <w:autoSpaceDE/>
        <w:autoSpaceDN/>
        <w:adjustRightInd/>
        <w:jc w:val="both"/>
        <w:rPr>
          <w:rFonts w:ascii="Arial" w:hAnsi="Arial" w:cs="Arial"/>
          <w:sz w:val="24"/>
          <w:szCs w:val="24"/>
        </w:rPr>
      </w:pPr>
      <w:r w:rsidRPr="008019D4">
        <w:rPr>
          <w:rFonts w:ascii="Arial" w:hAnsi="Arial" w:cs="Arial"/>
          <w:sz w:val="24"/>
          <w:szCs w:val="24"/>
        </w:rPr>
        <w:t>- -M1, marka TOYOTA AVENSIS T25 2.0 D-4D SD LUNA, godina proizvodnje 2007., broj šasije SB1BD56L6E04798, reg. oznaka VK687EZ, = 1.761,11 € (1.408,88 + PDV).</w:t>
      </w:r>
    </w:p>
    <w:p w:rsidR="00F763CB" w:rsidP="00F763CB" w:rsidRDefault="00935159">
      <w:pPr>
        <w:overflowPunct/>
        <w:autoSpaceDE/>
        <w:autoSpaceDN/>
        <w:adjustRightInd/>
        <w:jc w:val="both"/>
        <w:rPr>
          <w:rFonts w:ascii="Arial" w:hAnsi="Arial" w:cs="Arial"/>
          <w:sz w:val="24"/>
          <w:szCs w:val="24"/>
        </w:rPr>
      </w:pPr>
      <w:r w:rsidRPr="008019D4">
        <w:rPr>
          <w:rFonts w:ascii="Arial" w:hAnsi="Arial" w:cs="Arial"/>
          <w:sz w:val="24"/>
          <w:szCs w:val="24"/>
        </w:rPr>
        <w:t xml:space="preserve">Zbirno sva tri vozila stečajne mase </w:t>
      </w:r>
      <w:r w:rsidRPr="008019D4" w:rsidR="005A605B">
        <w:rPr>
          <w:rFonts w:ascii="Arial" w:hAnsi="Arial" w:cs="Arial"/>
          <w:sz w:val="24"/>
          <w:szCs w:val="24"/>
        </w:rPr>
        <w:t xml:space="preserve"> procjena vrijednosti je</w:t>
      </w:r>
      <w:r w:rsidRPr="008019D4">
        <w:rPr>
          <w:rFonts w:ascii="Arial" w:hAnsi="Arial" w:cs="Arial"/>
          <w:sz w:val="24"/>
          <w:szCs w:val="24"/>
        </w:rPr>
        <w:t xml:space="preserve"> 5.054,96 EUR + PDV (a koji PDV čini obvezu stečajne mase, dok stečajnom dužniku preostaje samo neto vrijednost</w:t>
      </w:r>
      <w:r w:rsidR="008019D4">
        <w:rPr>
          <w:rFonts w:ascii="Arial" w:hAnsi="Arial" w:cs="Arial"/>
          <w:sz w:val="24"/>
          <w:szCs w:val="24"/>
        </w:rPr>
        <w:t>."</w:t>
      </w:r>
    </w:p>
    <w:p w:rsidR="00884B4A" w:rsidP="00036753" w:rsidRDefault="00884B4A">
      <w:pPr>
        <w:overflowPunct/>
        <w:autoSpaceDE/>
        <w:autoSpaceDN/>
        <w:adjustRightInd/>
        <w:ind w:firstLine="708"/>
        <w:jc w:val="both"/>
        <w:rPr>
          <w:rFonts w:ascii="Arial" w:hAnsi="Arial" w:cs="Arial"/>
          <w:sz w:val="24"/>
          <w:szCs w:val="24"/>
        </w:rPr>
      </w:pPr>
      <w:r>
        <w:rPr>
          <w:rFonts w:ascii="Arial" w:hAnsi="Arial" w:cs="Arial"/>
          <w:sz w:val="24"/>
          <w:szCs w:val="24"/>
        </w:rPr>
        <w:t>Božica Andričević osporava glasačko pravo R</w:t>
      </w:r>
      <w:r w:rsidR="007C7A2D">
        <w:rPr>
          <w:rFonts w:ascii="Arial" w:hAnsi="Arial" w:cs="Arial"/>
          <w:sz w:val="24"/>
          <w:szCs w:val="24"/>
        </w:rPr>
        <w:t xml:space="preserve">epublike </w:t>
      </w:r>
      <w:r>
        <w:rPr>
          <w:rFonts w:ascii="Arial" w:hAnsi="Arial" w:cs="Arial"/>
          <w:sz w:val="24"/>
          <w:szCs w:val="24"/>
        </w:rPr>
        <w:t>H</w:t>
      </w:r>
      <w:r w:rsidR="007C7A2D">
        <w:rPr>
          <w:rFonts w:ascii="Arial" w:hAnsi="Arial" w:cs="Arial"/>
          <w:sz w:val="24"/>
          <w:szCs w:val="24"/>
        </w:rPr>
        <w:t>rvatske</w:t>
      </w:r>
      <w:r>
        <w:rPr>
          <w:rFonts w:ascii="Arial" w:hAnsi="Arial" w:cs="Arial"/>
          <w:sz w:val="24"/>
          <w:szCs w:val="24"/>
        </w:rPr>
        <w:t>.</w:t>
      </w:r>
    </w:p>
    <w:p w:rsidR="004A2B9D" w:rsidP="00036753" w:rsidRDefault="004A2B9D">
      <w:pPr>
        <w:overflowPunct/>
        <w:autoSpaceDE/>
        <w:autoSpaceDN/>
        <w:adjustRightInd/>
        <w:ind w:firstLine="708"/>
        <w:jc w:val="both"/>
        <w:rPr>
          <w:rFonts w:ascii="Arial" w:hAnsi="Arial" w:cs="Arial"/>
          <w:sz w:val="24"/>
          <w:szCs w:val="24"/>
        </w:rPr>
      </w:pPr>
    </w:p>
    <w:p w:rsidRPr="00513C2F" w:rsidR="00884B4A" w:rsidP="00884B4A" w:rsidRDefault="00884B4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00F763CB" w:rsidP="00F763CB" w:rsidRDefault="00884B4A">
      <w:pPr>
        <w:overflowPunct/>
        <w:autoSpaceDE/>
        <w:autoSpaceDN/>
        <w:adjustRightInd/>
        <w:jc w:val="center"/>
        <w:rPr>
          <w:rFonts w:ascii="Arial" w:hAnsi="Arial" w:cs="Arial"/>
          <w:sz w:val="24"/>
          <w:szCs w:val="24"/>
        </w:rPr>
      </w:pPr>
      <w:r w:rsidRPr="00513C2F">
        <w:rPr>
          <w:rFonts w:ascii="Arial" w:hAnsi="Arial" w:cs="Arial"/>
          <w:sz w:val="24"/>
          <w:szCs w:val="24"/>
          <w:lang w:eastAsia="en-US"/>
        </w:rPr>
        <w:t>R J E Š E N J E</w:t>
      </w:r>
    </w:p>
    <w:p w:rsidR="00884B4A" w:rsidP="00EA368A" w:rsidRDefault="00EA368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Konstatira se glasačka prava prisutnih vjerovnika na ročištu: Božica Andričević 5.362,74 eur (zajedno s ustupljenom tražbinom Ane Bekavac) te RH čija je tražbina osporena, ali glasačko pravo ima na iznos od 74.272,47 eur po čl. 1</w:t>
      </w:r>
      <w:r w:rsidR="000D4F7D">
        <w:rPr>
          <w:rFonts w:ascii="Arial" w:hAnsi="Arial" w:cs="Arial"/>
          <w:sz w:val="24"/>
          <w:szCs w:val="24"/>
          <w:lang w:eastAsia="en-US"/>
        </w:rPr>
        <w:t xml:space="preserve">06. </w:t>
      </w:r>
      <w:r w:rsidR="00884B4A">
        <w:rPr>
          <w:rFonts w:ascii="Arial" w:hAnsi="Arial" w:cs="Arial"/>
          <w:sz w:val="24"/>
          <w:szCs w:val="24"/>
          <w:lang w:eastAsia="en-US"/>
        </w:rPr>
        <w:t>st. 4</w:t>
      </w:r>
      <w:r w:rsidR="000D4F7D">
        <w:rPr>
          <w:rFonts w:ascii="Arial" w:hAnsi="Arial" w:cs="Arial"/>
          <w:sz w:val="24"/>
          <w:szCs w:val="24"/>
          <w:lang w:eastAsia="en-US"/>
        </w:rPr>
        <w:t xml:space="preserve">. </w:t>
      </w:r>
      <w:r>
        <w:rPr>
          <w:rFonts w:ascii="Arial" w:hAnsi="Arial" w:cs="Arial"/>
          <w:sz w:val="24"/>
          <w:szCs w:val="24"/>
          <w:lang w:eastAsia="en-US"/>
        </w:rPr>
        <w:t>SZ</w:t>
      </w:r>
      <w:r w:rsidR="00884B4A">
        <w:rPr>
          <w:rFonts w:ascii="Arial" w:hAnsi="Arial" w:cs="Arial"/>
          <w:sz w:val="24"/>
          <w:szCs w:val="24"/>
          <w:lang w:eastAsia="en-US"/>
        </w:rPr>
        <w:t>-a jer se ne može postići sporazum s prisutnim vjerovnikom Božicom Andričević.</w:t>
      </w:r>
    </w:p>
    <w:p w:rsidR="00884B4A" w:rsidP="00EA368A" w:rsidRDefault="00884B4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Konstatira se da protiv ovog rješenja nije dopuštena posebna žalba.</w:t>
      </w:r>
    </w:p>
    <w:p w:rsidR="00EA368A" w:rsidP="00EA368A" w:rsidRDefault="00EA368A">
      <w:pPr>
        <w:overflowPunct/>
        <w:autoSpaceDE/>
        <w:autoSpaceDN/>
        <w:adjustRightInd/>
        <w:ind w:firstLine="708"/>
        <w:jc w:val="both"/>
        <w:rPr>
          <w:rFonts w:ascii="Arial" w:hAnsi="Arial" w:cs="Arial"/>
          <w:sz w:val="24"/>
          <w:szCs w:val="24"/>
          <w:lang w:eastAsia="en-US"/>
        </w:rPr>
      </w:pPr>
    </w:p>
    <w:p w:rsidR="002D1B13" w:rsidP="00B1615D" w:rsidRDefault="00EA368A">
      <w:pPr>
        <w:overflowPunct/>
        <w:autoSpaceDE/>
        <w:autoSpaceDN/>
        <w:adjustRightInd/>
        <w:ind w:firstLine="708"/>
        <w:jc w:val="both"/>
      </w:pPr>
      <w:r>
        <w:rPr>
          <w:rFonts w:ascii="Arial" w:hAnsi="Arial" w:cs="Arial"/>
          <w:sz w:val="24"/>
          <w:szCs w:val="24"/>
        </w:rPr>
        <w:t>Stečajni upravitelj</w:t>
      </w:r>
      <w:r w:rsidRPr="003E63EF" w:rsidR="00036753">
        <w:rPr>
          <w:rFonts w:ascii="Arial" w:hAnsi="Arial" w:cs="Arial"/>
          <w:sz w:val="24"/>
          <w:szCs w:val="24"/>
        </w:rPr>
        <w:t xml:space="preserve"> predlaže donijeti slijedeće ODLUKE</w:t>
      </w:r>
      <w:r w:rsidR="00B1615D">
        <w:rPr>
          <w:rFonts w:ascii="Arial" w:hAnsi="Arial" w:cs="Arial"/>
          <w:sz w:val="24"/>
          <w:szCs w:val="24"/>
        </w:rPr>
        <w:t xml:space="preserve">, </w:t>
      </w:r>
      <w:r w:rsidR="002D1B13">
        <w:rPr>
          <w:rFonts w:ascii="Arial" w:hAnsi="Arial" w:cs="Arial"/>
          <w:sz w:val="24"/>
          <w:szCs w:val="24"/>
        </w:rPr>
        <w:t>ostaje kod odluku iz izvješća od 15. ožujka 2024.:</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1.</w:t>
      </w:r>
      <w:r w:rsidRPr="008019D4">
        <w:rPr>
          <w:rFonts w:ascii="Arial" w:hAnsi="Arial" w:cs="Arial"/>
        </w:rPr>
        <w:t xml:space="preserve"> </w:t>
      </w:r>
      <w:r w:rsidRPr="008019D4">
        <w:rPr>
          <w:rFonts w:ascii="Arial" w:hAnsi="Arial" w:cs="Arial"/>
          <w:sz w:val="24"/>
          <w:szCs w:val="24"/>
        </w:rPr>
        <w:t>Prihvaća se izvješće stečajnog upravitelja o gospodarskom položaju stečajnog dužnika, prihvaća se predračun troškova stečajnog upravitelja</w:t>
      </w:r>
      <w:r w:rsidRPr="008019D4" w:rsidR="005A605B">
        <w:rPr>
          <w:rFonts w:ascii="Arial" w:hAnsi="Arial" w:cs="Arial"/>
          <w:sz w:val="24"/>
          <w:szCs w:val="24"/>
        </w:rPr>
        <w:t xml:space="preserve"> na</w:t>
      </w:r>
      <w:r w:rsidRPr="008019D4" w:rsidR="008019D4">
        <w:rPr>
          <w:rFonts w:ascii="Arial" w:hAnsi="Arial" w:cs="Arial"/>
          <w:sz w:val="24"/>
          <w:szCs w:val="24"/>
        </w:rPr>
        <w:t xml:space="preserve"> iznos od 2.588,42 eur</w:t>
      </w:r>
      <w:r w:rsidRPr="008019D4">
        <w:rPr>
          <w:rFonts w:ascii="Arial" w:hAnsi="Arial" w:cs="Arial"/>
          <w:sz w:val="24"/>
          <w:szCs w:val="24"/>
        </w:rPr>
        <w:t xml:space="preserve"> te se odobravaju sve do sada poduzete radnje stečajnog upravitelja</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2. Utvrđuje se da nema mogućnosti da se poslovanje stečajnog dužnika nastavi ili ponovno pokrene</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3. Određuje se prodaja vozila: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N1, marka RENAULT MASTER 2.4 DCI 120, godina proizvodnje 2002., broj šasije VF1UDCMK527888178, reg. oznaka VK716EZ,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N2, marka IVECO EUROCARGO ML 100E15 C-102255, godina proizvodnje 1997., broj šasije ZCFA1AA0002229319, reg. oznaka VK570FN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-M1, marka TOYOTA AVENSIS T25 2.0 D-4D SD LUNA, godina proizvodnje 2007., broj šasije SB1BD56L6E04798, reg. oznaka VK687EZ, </w:t>
      </w:r>
    </w:p>
    <w:p w:rsidRPr="00357B4B" w:rsidR="00036753" w:rsidP="00036753" w:rsidRDefault="00036753">
      <w:pPr>
        <w:spacing w:after="22"/>
        <w:jc w:val="both"/>
        <w:rPr>
          <w:rFonts w:ascii="Arial" w:hAnsi="Arial" w:cs="Arial"/>
          <w:sz w:val="24"/>
          <w:szCs w:val="24"/>
        </w:rPr>
      </w:pPr>
      <w:r w:rsidRPr="008019D4">
        <w:rPr>
          <w:rFonts w:ascii="Arial" w:hAnsi="Arial" w:cs="Arial"/>
          <w:sz w:val="24"/>
          <w:szCs w:val="24"/>
        </w:rPr>
        <w:lastRenderedPageBreak/>
        <w:t xml:space="preserve">slobodnom pogodbom na temelju čl. 249. SZ-a, oglašavanjem na besplatnim oglasnicima, na način da će se u prva dva mjeseca vozila prodavati za početnu cijenu u iznosu 75% od procjene stalnog sudskog vještaka Željka Nahoda te će se svaka </w:t>
      </w:r>
      <w:r w:rsidR="008019D4">
        <w:rPr>
          <w:rFonts w:ascii="Arial" w:hAnsi="Arial" w:cs="Arial"/>
          <w:sz w:val="24"/>
          <w:szCs w:val="24"/>
        </w:rPr>
        <w:t>u svakom narednom mj</w:t>
      </w:r>
      <w:r w:rsidRPr="008019D4">
        <w:rPr>
          <w:rFonts w:ascii="Arial" w:hAnsi="Arial" w:cs="Arial"/>
          <w:sz w:val="24"/>
          <w:szCs w:val="24"/>
        </w:rPr>
        <w:t>esec</w:t>
      </w:r>
      <w:r w:rsidR="008019D4">
        <w:rPr>
          <w:rFonts w:ascii="Arial" w:hAnsi="Arial" w:cs="Arial"/>
          <w:sz w:val="24"/>
          <w:szCs w:val="24"/>
        </w:rPr>
        <w:t>u</w:t>
      </w:r>
      <w:r w:rsidRPr="008019D4">
        <w:rPr>
          <w:rFonts w:ascii="Arial" w:hAnsi="Arial" w:cs="Arial"/>
          <w:sz w:val="24"/>
          <w:szCs w:val="24"/>
        </w:rPr>
        <w:t xml:space="preserve"> početna cijena spuštati za 25</w:t>
      </w:r>
      <w:r w:rsidRPr="00357B4B">
        <w:rPr>
          <w:rFonts w:ascii="Arial" w:hAnsi="Arial" w:cs="Arial"/>
          <w:sz w:val="24"/>
          <w:szCs w:val="24"/>
        </w:rPr>
        <w:t>% od</w:t>
      </w:r>
      <w:r w:rsidRPr="00357B4B" w:rsidR="005A605B">
        <w:rPr>
          <w:rFonts w:ascii="Arial" w:hAnsi="Arial" w:cs="Arial"/>
          <w:sz w:val="24"/>
          <w:szCs w:val="24"/>
        </w:rPr>
        <w:t xml:space="preserve"> početne cijene kod prethodnog oglašavanja</w:t>
      </w:r>
      <w:r w:rsidRPr="00357B4B">
        <w:rPr>
          <w:rFonts w:ascii="Arial" w:hAnsi="Arial" w:cs="Arial"/>
          <w:sz w:val="24"/>
          <w:szCs w:val="24"/>
        </w:rPr>
        <w:t xml:space="preserve"> time da se vozila ne smiju prodati za iznos manji od 25% procijenjene vrijednosti. </w:t>
      </w:r>
    </w:p>
    <w:p w:rsidRPr="00357B4B" w:rsidR="008019D4" w:rsidP="00036753" w:rsidRDefault="00036753">
      <w:pPr>
        <w:spacing w:after="22"/>
        <w:jc w:val="both"/>
        <w:rPr>
          <w:rFonts w:ascii="Arial" w:hAnsi="Arial" w:cs="Arial"/>
          <w:sz w:val="24"/>
          <w:szCs w:val="24"/>
        </w:rPr>
      </w:pPr>
      <w:r w:rsidRPr="00357B4B">
        <w:rPr>
          <w:rFonts w:ascii="Arial" w:hAnsi="Arial" w:cs="Arial"/>
          <w:sz w:val="24"/>
          <w:szCs w:val="24"/>
        </w:rPr>
        <w:t xml:space="preserve">4. </w:t>
      </w:r>
      <w:r w:rsidRPr="00357B4B" w:rsidR="008019D4">
        <w:rPr>
          <w:rFonts w:ascii="Arial" w:hAnsi="Arial" w:cs="Arial"/>
          <w:sz w:val="24"/>
          <w:szCs w:val="24"/>
        </w:rPr>
        <w:t xml:space="preserve">Neće se voditi parnični postupak </w:t>
      </w:r>
      <w:r w:rsidRPr="00357B4B">
        <w:rPr>
          <w:rFonts w:ascii="Arial" w:hAnsi="Arial" w:cs="Arial"/>
          <w:sz w:val="24"/>
          <w:szCs w:val="24"/>
        </w:rPr>
        <w:t>protiv Božice Andričević radi naplate potraživa</w:t>
      </w:r>
      <w:r w:rsidRPr="00357B4B" w:rsidR="008019D4">
        <w:rPr>
          <w:rFonts w:ascii="Arial" w:hAnsi="Arial" w:cs="Arial"/>
          <w:sz w:val="24"/>
          <w:szCs w:val="24"/>
        </w:rPr>
        <w:t>nja u iznosu od 110.685,65 eur  zbog nesolve</w:t>
      </w:r>
      <w:r w:rsidR="00A1632E">
        <w:rPr>
          <w:rFonts w:ascii="Arial" w:hAnsi="Arial" w:cs="Arial"/>
          <w:sz w:val="24"/>
          <w:szCs w:val="24"/>
        </w:rPr>
        <w:t>n</w:t>
      </w:r>
      <w:r w:rsidRPr="00357B4B" w:rsidR="008019D4">
        <w:rPr>
          <w:rFonts w:ascii="Arial" w:hAnsi="Arial" w:cs="Arial"/>
          <w:sz w:val="24"/>
          <w:szCs w:val="24"/>
        </w:rPr>
        <w:t>tnosti iste kao dužnika.</w:t>
      </w:r>
    </w:p>
    <w:p w:rsidRPr="00357B4B" w:rsidR="00036753" w:rsidP="00ED50A5" w:rsidRDefault="00ED50A5">
      <w:pPr>
        <w:spacing w:after="22"/>
        <w:jc w:val="both"/>
        <w:rPr>
          <w:rFonts w:ascii="Arial" w:hAnsi="Arial" w:cs="Arial" w:eastAsiaTheme="minorHAnsi"/>
          <w:sz w:val="24"/>
          <w:szCs w:val="24"/>
        </w:rPr>
      </w:pPr>
      <w:r w:rsidRPr="00357B4B">
        <w:rPr>
          <w:rFonts w:ascii="Arial" w:hAnsi="Arial" w:cs="Arial" w:eastAsiaTheme="minorHAnsi"/>
          <w:sz w:val="24"/>
          <w:szCs w:val="24"/>
        </w:rPr>
        <w:t xml:space="preserve">5. Stečajni vjerovnici će se pozvati na uplatu predujma u visini troškova predujma stečajnog postupka </w:t>
      </w:r>
      <w:r w:rsidRPr="00357B4B" w:rsidR="008019D4">
        <w:rPr>
          <w:rFonts w:ascii="Arial" w:hAnsi="Arial" w:cs="Arial" w:eastAsiaTheme="minorHAnsi"/>
          <w:sz w:val="24"/>
          <w:szCs w:val="24"/>
        </w:rPr>
        <w:t xml:space="preserve">2.588,42 eur </w:t>
      </w:r>
      <w:r w:rsidRPr="00357B4B">
        <w:rPr>
          <w:rFonts w:ascii="Arial" w:hAnsi="Arial" w:cs="Arial" w:eastAsiaTheme="minorHAnsi"/>
          <w:sz w:val="24"/>
          <w:szCs w:val="24"/>
        </w:rPr>
        <w:t>pa ako se predujam ne uplati, i ako ne bude nikakvih prigovora vezano za objavu nedostatnosti stečajne mase za namirenje troškova stečajnog postupka, predlaže se sudu donijeti odluku o obustavi i zaključenju ovog stečajnog postupka, a stečajnu masu nije potrebno upisivati u registru iz razloga ekonomičnosti, nego će upravitelj stečajne mase provesti prodaju vozila, a iznos kupoprodajne cijene će se uplaćivati na sudski depozit konta ovog predmeta, a nakon što se prikupe sva novčana sredstva utvrditi će se ima li novčana sredstva dostatna da se namire troškovi stečajnog postupka i ostale obveze stečajne mase.</w:t>
      </w:r>
    </w:p>
    <w:p w:rsidRPr="00357B4B" w:rsidR="00083EC0" w:rsidP="00ED50A5" w:rsidRDefault="0097006C">
      <w:pPr>
        <w:spacing w:after="22"/>
        <w:jc w:val="both"/>
        <w:rPr>
          <w:rFonts w:ascii="Arial" w:hAnsi="Arial" w:cs="Arial" w:eastAsiaTheme="minorHAnsi"/>
          <w:sz w:val="24"/>
          <w:szCs w:val="24"/>
        </w:rPr>
      </w:pPr>
      <w:r w:rsidRPr="00357B4B">
        <w:rPr>
          <w:rFonts w:ascii="Arial" w:hAnsi="Arial" w:cs="Arial"/>
          <w:sz w:val="24"/>
          <w:szCs w:val="24"/>
          <w:lang w:eastAsia="en-US"/>
        </w:rPr>
        <w:t>6. Da se ovlasti Božica Andričević pokrenuti kazneni postupak i parnične postupke protiv Bosiljka Stanić te njegovih društava</w:t>
      </w:r>
      <w:r w:rsidR="00A74657">
        <w:rPr>
          <w:rFonts w:ascii="Arial" w:hAnsi="Arial" w:cs="Arial"/>
          <w:sz w:val="24"/>
          <w:szCs w:val="24"/>
          <w:lang w:eastAsia="en-US"/>
        </w:rPr>
        <w:t>:</w:t>
      </w:r>
      <w:r w:rsidRPr="00357B4B">
        <w:rPr>
          <w:rFonts w:ascii="Arial" w:hAnsi="Arial" w:cs="Arial"/>
          <w:sz w:val="24"/>
          <w:szCs w:val="24"/>
          <w:lang w:eastAsia="en-US"/>
        </w:rPr>
        <w:t xml:space="preserve"> PEKAR d.o.o., BOSO d.o.o., EKO </w:t>
      </w:r>
      <w:r w:rsidR="004C3E7F">
        <w:rPr>
          <w:rFonts w:ascii="Arial" w:hAnsi="Arial" w:cs="Arial"/>
          <w:sz w:val="24"/>
          <w:szCs w:val="24"/>
          <w:lang w:eastAsia="en-US"/>
        </w:rPr>
        <w:t>B</w:t>
      </w:r>
      <w:r w:rsidRPr="00357B4B">
        <w:rPr>
          <w:rFonts w:ascii="Arial" w:hAnsi="Arial" w:cs="Arial"/>
          <w:sz w:val="24"/>
          <w:szCs w:val="24"/>
          <w:lang w:eastAsia="en-US"/>
        </w:rPr>
        <w:t>UHAČA d.o.o. i eventualno drugih društava koje bi osnovano Bosiljko Stanić i članovi njegove obitelji, te za povrat neosnovano naplaćenih tražbina protiv Republike Hrvatske, a sve u ime i za račun stečajne mase, te radi povrata u stečajnu masu neosnovano otuđene imovine i da se brišu neosnovano evidentirani dugovi i fiktivni tereti</w:t>
      </w:r>
      <w:r w:rsidR="008E031F">
        <w:rPr>
          <w:rFonts w:ascii="Arial" w:hAnsi="Arial" w:cs="Arial"/>
          <w:sz w:val="24"/>
          <w:szCs w:val="24"/>
          <w:lang w:eastAsia="en-US"/>
        </w:rPr>
        <w:t>, da se utvrdi da je odredba ugovora između stečajnog dužnika i EKO</w:t>
      </w:r>
      <w:r w:rsidR="001C4D01">
        <w:rPr>
          <w:rFonts w:ascii="Arial" w:hAnsi="Arial" w:cs="Arial"/>
          <w:sz w:val="24"/>
          <w:szCs w:val="24"/>
          <w:lang w:eastAsia="en-US"/>
        </w:rPr>
        <w:t>-</w:t>
      </w:r>
      <w:r w:rsidR="004C3E7F">
        <w:rPr>
          <w:rFonts w:ascii="Arial" w:hAnsi="Arial" w:cs="Arial"/>
          <w:sz w:val="24"/>
          <w:szCs w:val="24"/>
          <w:lang w:eastAsia="en-US"/>
        </w:rPr>
        <w:t>B</w:t>
      </w:r>
      <w:r w:rsidR="008E031F">
        <w:rPr>
          <w:rFonts w:ascii="Arial" w:hAnsi="Arial" w:cs="Arial"/>
          <w:sz w:val="24"/>
          <w:szCs w:val="24"/>
          <w:lang w:eastAsia="en-US"/>
        </w:rPr>
        <w:t xml:space="preserve">UHAČA </w:t>
      </w:r>
      <w:r w:rsidR="001C4D01">
        <w:rPr>
          <w:rFonts w:ascii="Arial" w:hAnsi="Arial" w:cs="Arial"/>
          <w:sz w:val="24"/>
          <w:szCs w:val="24"/>
          <w:lang w:eastAsia="en-US"/>
        </w:rPr>
        <w:t xml:space="preserve">d.o.o. </w:t>
      </w:r>
      <w:r w:rsidR="008E031F">
        <w:rPr>
          <w:rFonts w:ascii="Arial" w:hAnsi="Arial" w:cs="Arial"/>
          <w:sz w:val="24"/>
          <w:szCs w:val="24"/>
          <w:lang w:eastAsia="en-US"/>
        </w:rPr>
        <w:t>povrat u vlasništvu Mate Andričević i Božice Andričević, odnosno stečajnog dužnika</w:t>
      </w:r>
      <w:r w:rsidR="00E708F2">
        <w:rPr>
          <w:rFonts w:ascii="Arial" w:hAnsi="Arial" w:cs="Arial"/>
          <w:sz w:val="24"/>
          <w:szCs w:val="24"/>
          <w:lang w:eastAsia="en-US"/>
        </w:rPr>
        <w:t>,</w:t>
      </w:r>
      <w:r w:rsidR="008E031F">
        <w:rPr>
          <w:rFonts w:ascii="Arial" w:hAnsi="Arial" w:cs="Arial"/>
          <w:sz w:val="24"/>
          <w:szCs w:val="24"/>
          <w:lang w:eastAsia="en-US"/>
        </w:rPr>
        <w:t xml:space="preserve"> nekretnina u Vinkovcima, Gospodarska 8, da je ugovor ispunjen u dijelu da </w:t>
      </w:r>
      <w:r w:rsidR="00E708F2">
        <w:rPr>
          <w:rFonts w:ascii="Arial" w:hAnsi="Arial" w:cs="Arial"/>
          <w:sz w:val="24"/>
          <w:szCs w:val="24"/>
          <w:lang w:eastAsia="en-US"/>
        </w:rPr>
        <w:t>je</w:t>
      </w:r>
      <w:r w:rsidR="008E031F">
        <w:rPr>
          <w:rFonts w:ascii="Arial" w:hAnsi="Arial" w:cs="Arial"/>
          <w:sz w:val="24"/>
          <w:szCs w:val="24"/>
          <w:lang w:eastAsia="en-US"/>
        </w:rPr>
        <w:t xml:space="preserve"> u cijelosti plaćen najam EKO</w:t>
      </w:r>
      <w:r w:rsidR="001C4D01">
        <w:rPr>
          <w:rFonts w:ascii="Arial" w:hAnsi="Arial" w:cs="Arial"/>
          <w:sz w:val="24"/>
          <w:szCs w:val="24"/>
          <w:lang w:eastAsia="en-US"/>
        </w:rPr>
        <w:t>-</w:t>
      </w:r>
      <w:r w:rsidR="008E031F">
        <w:rPr>
          <w:rFonts w:ascii="Arial" w:hAnsi="Arial" w:cs="Arial"/>
          <w:sz w:val="24"/>
          <w:szCs w:val="24"/>
          <w:lang w:eastAsia="en-US"/>
        </w:rPr>
        <w:t>BUHAČI</w:t>
      </w:r>
      <w:r w:rsidR="001C4D01">
        <w:rPr>
          <w:rFonts w:ascii="Arial" w:hAnsi="Arial" w:cs="Arial"/>
          <w:sz w:val="24"/>
          <w:szCs w:val="24"/>
          <w:lang w:eastAsia="en-US"/>
        </w:rPr>
        <w:t xml:space="preserve"> d.o.o.</w:t>
      </w:r>
      <w:r w:rsidR="00E708F2">
        <w:rPr>
          <w:rFonts w:ascii="Arial" w:hAnsi="Arial" w:cs="Arial"/>
          <w:sz w:val="24"/>
          <w:szCs w:val="24"/>
          <w:lang w:eastAsia="en-US"/>
        </w:rPr>
        <w:t>,</w:t>
      </w:r>
      <w:r w:rsidR="008E031F">
        <w:rPr>
          <w:rFonts w:ascii="Arial" w:hAnsi="Arial" w:cs="Arial"/>
          <w:sz w:val="24"/>
          <w:szCs w:val="24"/>
          <w:lang w:eastAsia="en-US"/>
        </w:rPr>
        <w:t xml:space="preserve"> te da su ispunjeni uvjeti da se Mato Andričević, odnosno Božica Andričević, odnosno stečajni dužnik</w:t>
      </w:r>
      <w:r w:rsidR="00E708F2">
        <w:rPr>
          <w:rFonts w:ascii="Arial" w:hAnsi="Arial" w:cs="Arial"/>
          <w:sz w:val="24"/>
          <w:szCs w:val="24"/>
          <w:lang w:eastAsia="en-US"/>
        </w:rPr>
        <w:t>,</w:t>
      </w:r>
      <w:r w:rsidR="008E031F">
        <w:rPr>
          <w:rFonts w:ascii="Arial" w:hAnsi="Arial" w:cs="Arial"/>
          <w:sz w:val="24"/>
          <w:szCs w:val="24"/>
          <w:lang w:eastAsia="en-US"/>
        </w:rPr>
        <w:t xml:space="preserve"> upišu kao vlasnici predmetnih nekretnina</w:t>
      </w:r>
      <w:r w:rsidR="00E708F2">
        <w:rPr>
          <w:rFonts w:ascii="Arial" w:hAnsi="Arial" w:cs="Arial"/>
          <w:sz w:val="24"/>
          <w:szCs w:val="24"/>
          <w:lang w:eastAsia="en-US"/>
        </w:rPr>
        <w:t>,</w:t>
      </w:r>
      <w:r w:rsidR="001C4D01">
        <w:rPr>
          <w:rFonts w:ascii="Arial" w:hAnsi="Arial" w:cs="Arial"/>
          <w:sz w:val="24"/>
          <w:szCs w:val="24"/>
          <w:lang w:eastAsia="en-US"/>
        </w:rPr>
        <w:t xml:space="preserve"> </w:t>
      </w:r>
      <w:r w:rsidR="008E031F">
        <w:rPr>
          <w:rFonts w:ascii="Arial" w:hAnsi="Arial" w:cs="Arial"/>
          <w:sz w:val="24"/>
          <w:szCs w:val="24"/>
          <w:lang w:eastAsia="en-US"/>
        </w:rPr>
        <w:t>te da se ovlasti Božica Andričević zatražiti privremenu mjeru kojom će tražiti da joj EKO</w:t>
      </w:r>
      <w:r w:rsidR="001C4D01">
        <w:rPr>
          <w:rFonts w:ascii="Arial" w:hAnsi="Arial" w:cs="Arial"/>
          <w:sz w:val="24"/>
          <w:szCs w:val="24"/>
          <w:lang w:eastAsia="en-US"/>
        </w:rPr>
        <w:t>-</w:t>
      </w:r>
      <w:r w:rsidR="008E031F">
        <w:rPr>
          <w:rFonts w:ascii="Arial" w:hAnsi="Arial" w:cs="Arial"/>
          <w:sz w:val="24"/>
          <w:szCs w:val="24"/>
          <w:lang w:eastAsia="en-US"/>
        </w:rPr>
        <w:t xml:space="preserve">BUHAČA </w:t>
      </w:r>
      <w:r w:rsidR="001C4D01">
        <w:rPr>
          <w:rFonts w:ascii="Arial" w:hAnsi="Arial" w:cs="Arial"/>
          <w:sz w:val="24"/>
          <w:szCs w:val="24"/>
          <w:lang w:eastAsia="en-US"/>
        </w:rPr>
        <w:t xml:space="preserve">d.o.o. </w:t>
      </w:r>
      <w:r w:rsidR="008E031F">
        <w:rPr>
          <w:rFonts w:ascii="Arial" w:hAnsi="Arial" w:cs="Arial"/>
          <w:sz w:val="24"/>
          <w:szCs w:val="24"/>
          <w:lang w:eastAsia="en-US"/>
        </w:rPr>
        <w:t>dopusti, odnosno da je dužan trp</w:t>
      </w:r>
      <w:r w:rsidR="004C3E7F">
        <w:rPr>
          <w:rFonts w:ascii="Arial" w:hAnsi="Arial" w:cs="Arial"/>
          <w:sz w:val="24"/>
          <w:szCs w:val="24"/>
          <w:lang w:eastAsia="en-US"/>
        </w:rPr>
        <w:t>je</w:t>
      </w:r>
      <w:r w:rsidR="008E031F">
        <w:rPr>
          <w:rFonts w:ascii="Arial" w:hAnsi="Arial" w:cs="Arial"/>
          <w:sz w:val="24"/>
          <w:szCs w:val="24"/>
          <w:lang w:eastAsia="en-US"/>
        </w:rPr>
        <w:t>ti da s</w:t>
      </w:r>
      <w:r w:rsidR="00E708F2">
        <w:rPr>
          <w:rFonts w:ascii="Arial" w:hAnsi="Arial" w:cs="Arial"/>
          <w:sz w:val="24"/>
          <w:szCs w:val="24"/>
          <w:lang w:eastAsia="en-US"/>
        </w:rPr>
        <w:t>e</w:t>
      </w:r>
      <w:r w:rsidR="008E031F">
        <w:rPr>
          <w:rFonts w:ascii="Arial" w:hAnsi="Arial" w:cs="Arial"/>
          <w:sz w:val="24"/>
          <w:szCs w:val="24"/>
          <w:lang w:eastAsia="en-US"/>
        </w:rPr>
        <w:t xml:space="preserve"> uključi struja za predmetne nekretnine, </w:t>
      </w:r>
      <w:r w:rsidRPr="00357B4B">
        <w:rPr>
          <w:rFonts w:ascii="Arial" w:hAnsi="Arial" w:cs="Arial"/>
          <w:sz w:val="24"/>
          <w:szCs w:val="24"/>
          <w:lang w:eastAsia="en-US"/>
        </w:rPr>
        <w:t>te ukoliko se postigne uspjeh u parnicama</w:t>
      </w:r>
      <w:r w:rsidR="00E708F2">
        <w:rPr>
          <w:rFonts w:ascii="Arial" w:hAnsi="Arial" w:cs="Arial"/>
          <w:sz w:val="24"/>
          <w:szCs w:val="24"/>
          <w:lang w:eastAsia="en-US"/>
        </w:rPr>
        <w:t>,</w:t>
      </w:r>
      <w:r w:rsidRPr="00357B4B">
        <w:rPr>
          <w:rFonts w:ascii="Arial" w:hAnsi="Arial" w:cs="Arial"/>
          <w:sz w:val="24"/>
          <w:szCs w:val="24"/>
          <w:lang w:eastAsia="en-US"/>
        </w:rPr>
        <w:t xml:space="preserve"> te ako se vrati u stečajnu masu nekretnina s poslovnim i stambenim prostor</w:t>
      </w:r>
      <w:r w:rsidR="00052AA1">
        <w:rPr>
          <w:rFonts w:ascii="Arial" w:hAnsi="Arial" w:cs="Arial"/>
          <w:sz w:val="24"/>
          <w:szCs w:val="24"/>
          <w:lang w:eastAsia="en-US"/>
        </w:rPr>
        <w:t xml:space="preserve">om u Vinkovcima, Gospodarska </w:t>
      </w:r>
      <w:r w:rsidRPr="00357B4B">
        <w:rPr>
          <w:rFonts w:ascii="Arial" w:hAnsi="Arial" w:cs="Arial"/>
          <w:sz w:val="24"/>
          <w:szCs w:val="24"/>
          <w:lang w:eastAsia="en-US"/>
        </w:rPr>
        <w:t>8, da se ako se utvrdi da ima nenamirenih troškova stečajnih postupaka ostalih obveza stečajne mase i nenamirenih stečajnih vjerovnika, da se omogući Božici Andričević i njenom suprugu Mati Andričević da podmire te troškove i da Božica Andričević kao osnivač stečajnog dužnika, odnosno njeni nasljednici, dobije u vlasništvu predmetnu nekretninu.</w:t>
      </w:r>
    </w:p>
    <w:p w:rsidRPr="00357B4B" w:rsidR="00ED50A5" w:rsidP="00ED50A5" w:rsidRDefault="0097006C">
      <w:pPr>
        <w:spacing w:after="22"/>
        <w:jc w:val="both"/>
        <w:rPr>
          <w:rFonts w:ascii="Arial" w:hAnsi="Arial" w:cs="Arial" w:eastAsiaTheme="minorHAnsi"/>
          <w:sz w:val="24"/>
          <w:szCs w:val="24"/>
        </w:rPr>
      </w:pPr>
      <w:r w:rsidRPr="00357B4B">
        <w:rPr>
          <w:rFonts w:ascii="Arial" w:hAnsi="Arial" w:cs="Arial" w:eastAsiaTheme="minorHAnsi"/>
          <w:sz w:val="24"/>
          <w:szCs w:val="24"/>
        </w:rPr>
        <w:t>7</w:t>
      </w:r>
      <w:r w:rsidRPr="00357B4B" w:rsidR="00ED50A5">
        <w:rPr>
          <w:rFonts w:ascii="Arial" w:hAnsi="Arial" w:cs="Arial" w:eastAsiaTheme="minorHAnsi"/>
          <w:sz w:val="24"/>
          <w:szCs w:val="24"/>
        </w:rPr>
        <w:t xml:space="preserve">. </w:t>
      </w:r>
      <w:r w:rsidRPr="00357B4B">
        <w:rPr>
          <w:rFonts w:ascii="Arial" w:hAnsi="Arial" w:cs="Arial" w:eastAsiaTheme="minorHAnsi"/>
          <w:sz w:val="24"/>
          <w:szCs w:val="24"/>
        </w:rPr>
        <w:t>Da se sklopi ugovor o besplatnom čuvanju vozila koja su stečajna masa između stečajnog upravitelja i Božice Andričević do prodaje vozila u stečaju, a da se Božica Andričević obve</w:t>
      </w:r>
      <w:r w:rsidR="004C3E7F">
        <w:rPr>
          <w:rFonts w:ascii="Arial" w:hAnsi="Arial" w:cs="Arial" w:eastAsiaTheme="minorHAnsi"/>
          <w:sz w:val="24"/>
          <w:szCs w:val="24"/>
        </w:rPr>
        <w:t>ž</w:t>
      </w:r>
      <w:r w:rsidRPr="00357B4B">
        <w:rPr>
          <w:rFonts w:ascii="Arial" w:hAnsi="Arial" w:cs="Arial" w:eastAsiaTheme="minorHAnsi"/>
          <w:sz w:val="24"/>
          <w:szCs w:val="24"/>
        </w:rPr>
        <w:t>e potencijalnim kupcima predmetna vozila pokazati.</w:t>
      </w:r>
    </w:p>
    <w:p w:rsidRPr="00C256FE" w:rsidR="00A74657" w:rsidP="00A74657" w:rsidRDefault="00A74657">
      <w:pPr>
        <w:spacing w:after="22"/>
        <w:jc w:val="both"/>
        <w:rPr>
          <w:rFonts w:ascii="Arial" w:hAnsi="Arial" w:cs="Arial" w:eastAsiaTheme="minorHAnsi"/>
          <w:color w:val="000000"/>
          <w:sz w:val="24"/>
          <w:szCs w:val="24"/>
        </w:rPr>
      </w:pPr>
      <w:r w:rsidRPr="00C256FE">
        <w:rPr>
          <w:rFonts w:ascii="Arial" w:hAnsi="Arial" w:cs="Arial" w:eastAsiaTheme="minorHAnsi"/>
          <w:color w:val="000000"/>
          <w:sz w:val="24"/>
          <w:szCs w:val="24"/>
        </w:rPr>
        <w:t>8. Da će se eventualna kaznena prijave protiv Božice Andričević podnositi od strane Porezne uprave, odnosno Državnog odvjetništva.</w:t>
      </w:r>
    </w:p>
    <w:p w:rsidR="00A74657" w:rsidP="00A74657" w:rsidRDefault="00A74657">
      <w:pPr>
        <w:spacing w:after="22"/>
        <w:jc w:val="both"/>
        <w:rPr>
          <w:rFonts w:ascii="Arial" w:hAnsi="Arial" w:cs="Arial" w:eastAsiaTheme="minorHAnsi"/>
          <w:b/>
          <w:color w:val="000000"/>
          <w:sz w:val="24"/>
          <w:szCs w:val="24"/>
        </w:rPr>
      </w:pPr>
      <w:r w:rsidRPr="00C256FE">
        <w:rPr>
          <w:rFonts w:ascii="Arial" w:hAnsi="Arial" w:cs="Arial" w:eastAsiaTheme="minorHAnsi"/>
          <w:color w:val="000000"/>
          <w:sz w:val="24"/>
          <w:szCs w:val="24"/>
        </w:rPr>
        <w:t xml:space="preserve">9. Da se za sada ne sklapa ugovor o vođenju knjigovodstva </w:t>
      </w:r>
      <w:r w:rsidR="00E708F2">
        <w:rPr>
          <w:rFonts w:ascii="Arial" w:hAnsi="Arial" w:cs="Arial" w:eastAsiaTheme="minorHAnsi"/>
          <w:color w:val="000000"/>
          <w:sz w:val="24"/>
          <w:szCs w:val="24"/>
        </w:rPr>
        <w:t xml:space="preserve">za stečajnog dužnika </w:t>
      </w:r>
      <w:r w:rsidRPr="00C256FE">
        <w:rPr>
          <w:rFonts w:ascii="Arial" w:hAnsi="Arial" w:cs="Arial" w:eastAsiaTheme="minorHAnsi"/>
          <w:color w:val="000000"/>
          <w:sz w:val="24"/>
          <w:szCs w:val="24"/>
        </w:rPr>
        <w:t>zbog nedostatka novčanih sredstva, a stečajni upravitelj preuzima na sebe da eventualno knjigovodstvene poslove za stečajnog dužnika i stečajnu masu obavi osoba s kojom stečajni upravitelj ima ugovorni odnos</w:t>
      </w:r>
      <w:r w:rsidRPr="00C256FE" w:rsidR="00C256FE">
        <w:rPr>
          <w:rFonts w:ascii="Arial" w:hAnsi="Arial" w:cs="Arial" w:eastAsiaTheme="minorHAnsi"/>
          <w:color w:val="000000"/>
          <w:sz w:val="24"/>
          <w:szCs w:val="24"/>
        </w:rPr>
        <w:t>, a kasnije ako se ostvare kakva novčana sredstva, stečajni upravitelj će zatražiti nastale troškove u okviru svojih troškova</w:t>
      </w:r>
      <w:r w:rsidRPr="00C256FE">
        <w:rPr>
          <w:rFonts w:ascii="Arial" w:hAnsi="Arial" w:cs="Arial" w:eastAsiaTheme="minorHAnsi"/>
          <w:color w:val="000000"/>
          <w:sz w:val="24"/>
          <w:szCs w:val="24"/>
        </w:rPr>
        <w:t>.</w:t>
      </w:r>
    </w:p>
    <w:p w:rsidR="00A1632E" w:rsidP="004A2B9D" w:rsidRDefault="00036753">
      <w:pPr>
        <w:spacing w:after="22"/>
        <w:ind w:firstLine="708"/>
        <w:jc w:val="both"/>
        <w:rPr>
          <w:rFonts w:ascii="Arial" w:hAnsi="Arial" w:cs="Arial" w:eastAsiaTheme="minorHAnsi"/>
          <w:color w:val="000000"/>
          <w:sz w:val="24"/>
          <w:szCs w:val="24"/>
        </w:rPr>
      </w:pPr>
      <w:r w:rsidRPr="00C256FE">
        <w:rPr>
          <w:rFonts w:ascii="Arial" w:hAnsi="Arial" w:cs="Arial" w:eastAsiaTheme="minorHAnsi"/>
          <w:color w:val="000000"/>
          <w:sz w:val="24"/>
          <w:szCs w:val="24"/>
        </w:rPr>
        <w:lastRenderedPageBreak/>
        <w:t>Konstatira se da se ovi prijedlozi usvajaju u cijelosti od prisutn</w:t>
      </w:r>
      <w:r w:rsidRPr="00C256FE" w:rsidR="00A74657">
        <w:rPr>
          <w:rFonts w:ascii="Arial" w:hAnsi="Arial" w:cs="Arial" w:eastAsiaTheme="minorHAnsi"/>
          <w:color w:val="000000"/>
          <w:sz w:val="24"/>
          <w:szCs w:val="24"/>
        </w:rPr>
        <w:t>ih</w:t>
      </w:r>
      <w:r w:rsidRPr="00C256FE">
        <w:rPr>
          <w:rFonts w:ascii="Arial" w:hAnsi="Arial" w:cs="Arial" w:eastAsiaTheme="minorHAnsi"/>
          <w:color w:val="000000"/>
          <w:sz w:val="24"/>
          <w:szCs w:val="24"/>
        </w:rPr>
        <w:t xml:space="preserve"> vjerovnika</w:t>
      </w:r>
      <w:r w:rsidR="00EA368A">
        <w:rPr>
          <w:rFonts w:ascii="Arial" w:hAnsi="Arial" w:cs="Arial" w:eastAsiaTheme="minorHAnsi"/>
          <w:color w:val="000000"/>
          <w:sz w:val="24"/>
          <w:szCs w:val="24"/>
        </w:rPr>
        <w:t xml:space="preserve"> osim što Božica A</w:t>
      </w:r>
      <w:r w:rsidR="00CB4218">
        <w:rPr>
          <w:rFonts w:ascii="Arial" w:hAnsi="Arial" w:cs="Arial" w:eastAsiaTheme="minorHAnsi"/>
          <w:color w:val="000000"/>
          <w:sz w:val="24"/>
          <w:szCs w:val="24"/>
        </w:rPr>
        <w:t>ndričević neće usvojiti odluke</w:t>
      </w:r>
      <w:r w:rsidR="00EA368A">
        <w:rPr>
          <w:rFonts w:ascii="Arial" w:hAnsi="Arial" w:cs="Arial" w:eastAsiaTheme="minorHAnsi"/>
          <w:color w:val="000000"/>
          <w:sz w:val="24"/>
          <w:szCs w:val="24"/>
        </w:rPr>
        <w:t xml:space="preserve"> koj</w:t>
      </w:r>
      <w:r w:rsidR="00CB4218">
        <w:rPr>
          <w:rFonts w:ascii="Arial" w:hAnsi="Arial" w:cs="Arial" w:eastAsiaTheme="minorHAnsi"/>
          <w:color w:val="000000"/>
          <w:sz w:val="24"/>
          <w:szCs w:val="24"/>
        </w:rPr>
        <w:t>e</w:t>
      </w:r>
      <w:r w:rsidR="00EA368A">
        <w:rPr>
          <w:rFonts w:ascii="Arial" w:hAnsi="Arial" w:cs="Arial" w:eastAsiaTheme="minorHAnsi"/>
          <w:color w:val="000000"/>
          <w:sz w:val="24"/>
          <w:szCs w:val="24"/>
        </w:rPr>
        <w:t xml:space="preserve"> se odnos</w:t>
      </w:r>
      <w:r w:rsidR="006D6703">
        <w:rPr>
          <w:rFonts w:ascii="Arial" w:hAnsi="Arial" w:cs="Arial" w:eastAsiaTheme="minorHAnsi"/>
          <w:color w:val="000000"/>
          <w:sz w:val="24"/>
          <w:szCs w:val="24"/>
        </w:rPr>
        <w:t>e</w:t>
      </w:r>
      <w:r w:rsidR="00EA368A">
        <w:rPr>
          <w:rFonts w:ascii="Arial" w:hAnsi="Arial" w:cs="Arial" w:eastAsiaTheme="minorHAnsi"/>
          <w:color w:val="000000"/>
          <w:sz w:val="24"/>
          <w:szCs w:val="24"/>
        </w:rPr>
        <w:t xml:space="preserve"> na usvajanje </w:t>
      </w:r>
      <w:r w:rsidR="00AD4417">
        <w:rPr>
          <w:rFonts w:ascii="Arial" w:hAnsi="Arial" w:cs="Arial" w:eastAsiaTheme="minorHAnsi"/>
          <w:color w:val="000000"/>
          <w:sz w:val="24"/>
          <w:szCs w:val="24"/>
        </w:rPr>
        <w:t xml:space="preserve">izvješća </w:t>
      </w:r>
      <w:r w:rsidR="00EA368A">
        <w:rPr>
          <w:rFonts w:ascii="Arial" w:hAnsi="Arial" w:cs="Arial" w:eastAsiaTheme="minorHAnsi"/>
          <w:color w:val="000000"/>
          <w:sz w:val="24"/>
          <w:szCs w:val="24"/>
        </w:rPr>
        <w:t>stečajnog upravitelja</w:t>
      </w:r>
      <w:r w:rsidR="00AD4417">
        <w:rPr>
          <w:rFonts w:ascii="Arial" w:hAnsi="Arial" w:cs="Arial" w:eastAsiaTheme="minorHAnsi"/>
          <w:color w:val="000000"/>
          <w:sz w:val="24"/>
          <w:szCs w:val="24"/>
        </w:rPr>
        <w:t xml:space="preserve"> jer je stavila primjedbe na iste u tijeku postupka.</w:t>
      </w:r>
    </w:p>
    <w:p w:rsidR="00A1632E" w:rsidP="00036753" w:rsidRDefault="00A1632E">
      <w:pPr>
        <w:spacing w:after="22"/>
        <w:jc w:val="both"/>
        <w:rPr>
          <w:rFonts w:ascii="Arial" w:hAnsi="Arial" w:cs="Arial" w:eastAsiaTheme="minorHAnsi"/>
          <w:color w:val="000000"/>
          <w:sz w:val="24"/>
          <w:szCs w:val="24"/>
        </w:rPr>
      </w:pPr>
    </w:p>
    <w:p w:rsidRPr="00513C2F" w:rsidR="00036753" w:rsidP="00036753" w:rsidRDefault="00036753">
      <w:pPr>
        <w:overflowPunct/>
        <w:autoSpaceDE/>
        <w:autoSpaceDN/>
        <w:adjustRightInd/>
        <w:ind w:firstLine="426"/>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Pr="00513C2F" w:rsidR="00036753" w:rsidP="00036753" w:rsidRDefault="00036753">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p>
    <w:p w:rsidR="00036753" w:rsidP="004A2B9D" w:rsidRDefault="00036753">
      <w:pPr>
        <w:overflowPunct/>
        <w:autoSpaceDE/>
        <w:autoSpaceDN/>
        <w:adjustRightInd/>
        <w:ind w:firstLine="708"/>
        <w:jc w:val="both"/>
        <w:rPr>
          <w:rFonts w:ascii="Arial" w:hAnsi="Arial" w:cs="Arial" w:eastAsiaTheme="minorHAnsi"/>
          <w:color w:val="000000"/>
          <w:sz w:val="24"/>
          <w:szCs w:val="24"/>
        </w:rPr>
      </w:pPr>
      <w:r w:rsidRPr="00513C2F">
        <w:rPr>
          <w:rFonts w:ascii="Arial" w:hAnsi="Arial" w:cs="Arial" w:eastAsiaTheme="minorHAnsi"/>
          <w:color w:val="000000"/>
          <w:sz w:val="24"/>
          <w:szCs w:val="24"/>
        </w:rPr>
        <w:t xml:space="preserve">Konstatira se da su svi prijedlozi </w:t>
      </w:r>
      <w:r>
        <w:rPr>
          <w:rFonts w:ascii="Arial" w:hAnsi="Arial" w:cs="Arial"/>
          <w:sz w:val="24"/>
          <w:szCs w:val="24"/>
          <w:lang w:eastAsia="en-US"/>
        </w:rPr>
        <w:t>upravitelja stečajne mase</w:t>
      </w:r>
      <w:r w:rsidRPr="00674DB2">
        <w:rPr>
          <w:rFonts w:ascii="Arial" w:hAnsi="Arial" w:cs="Arial"/>
          <w:sz w:val="24"/>
          <w:szCs w:val="24"/>
          <w:lang w:eastAsia="en-US"/>
        </w:rPr>
        <w:t xml:space="preserve"> </w:t>
      </w:r>
      <w:r w:rsidRPr="00513C2F">
        <w:rPr>
          <w:rFonts w:ascii="Arial" w:hAnsi="Arial" w:cs="Arial" w:eastAsiaTheme="minorHAnsi"/>
          <w:color w:val="000000"/>
          <w:sz w:val="24"/>
          <w:szCs w:val="24"/>
        </w:rPr>
        <w:t xml:space="preserve">na ovoj Skupštini usvojeni od strane </w:t>
      </w:r>
      <w:r w:rsidRPr="00A52B83">
        <w:rPr>
          <w:rFonts w:ascii="Arial" w:hAnsi="Arial" w:cs="Arial" w:eastAsiaTheme="minorHAnsi"/>
          <w:color w:val="000000"/>
          <w:sz w:val="24"/>
          <w:szCs w:val="24"/>
        </w:rPr>
        <w:t>prisutn</w:t>
      </w:r>
      <w:r w:rsidR="000D4F7D">
        <w:rPr>
          <w:rFonts w:ascii="Arial" w:hAnsi="Arial" w:cs="Arial" w:eastAsiaTheme="minorHAnsi"/>
          <w:color w:val="000000"/>
          <w:sz w:val="24"/>
          <w:szCs w:val="24"/>
        </w:rPr>
        <w:t xml:space="preserve">ih vjerovnika osim što je Božica Andričević osporila odluku koja se odnosi na usvajanje izvješća, ali se usporedbom visine glasačkog prava onog vjerovnika koji je glasao protiv te odluke sa glasačkim pravom onog vjerovnika koji je glasao za tu odluku, smatra da je </w:t>
      </w:r>
      <w:r w:rsidR="00164FB8">
        <w:rPr>
          <w:rFonts w:ascii="Arial" w:hAnsi="Arial" w:cs="Arial" w:eastAsiaTheme="minorHAnsi"/>
          <w:color w:val="000000"/>
          <w:sz w:val="24"/>
          <w:szCs w:val="24"/>
        </w:rPr>
        <w:t xml:space="preserve">i </w:t>
      </w:r>
      <w:r w:rsidR="000D4F7D">
        <w:rPr>
          <w:rFonts w:ascii="Arial" w:hAnsi="Arial" w:cs="Arial" w:eastAsiaTheme="minorHAnsi"/>
          <w:color w:val="000000"/>
          <w:sz w:val="24"/>
          <w:szCs w:val="24"/>
        </w:rPr>
        <w:t>odluka o usvajanju izvješća stečajnog upravitelja usvojena.</w:t>
      </w:r>
    </w:p>
    <w:p w:rsidR="00164FB8" w:rsidP="00036753" w:rsidRDefault="00164FB8">
      <w:pPr>
        <w:overflowPunct/>
        <w:autoSpaceDE/>
        <w:autoSpaceDN/>
        <w:adjustRightInd/>
        <w:ind w:firstLine="426"/>
        <w:jc w:val="both"/>
        <w:rPr>
          <w:rFonts w:ascii="Arial" w:hAnsi="Arial" w:cs="Arial" w:eastAsiaTheme="minorHAnsi"/>
          <w:color w:val="000000"/>
          <w:sz w:val="24"/>
          <w:szCs w:val="24"/>
        </w:rPr>
      </w:pPr>
    </w:p>
    <w:p w:rsidR="00164FB8" w:rsidP="004A2B9D" w:rsidRDefault="00164FB8">
      <w:pPr>
        <w:overflowPunct/>
        <w:autoSpaceDE/>
        <w:autoSpaceDN/>
        <w:adjustRightInd/>
        <w:ind w:firstLine="708"/>
        <w:jc w:val="both"/>
        <w:rPr>
          <w:rFonts w:ascii="Arial" w:hAnsi="Arial" w:cs="Arial" w:eastAsiaTheme="minorHAnsi"/>
          <w:color w:val="000000"/>
          <w:sz w:val="24"/>
          <w:szCs w:val="24"/>
        </w:rPr>
      </w:pPr>
      <w:r>
        <w:rPr>
          <w:rFonts w:ascii="Arial" w:hAnsi="Arial" w:cs="Arial" w:eastAsiaTheme="minorHAnsi"/>
          <w:color w:val="000000"/>
          <w:sz w:val="24"/>
          <w:szCs w:val="24"/>
        </w:rPr>
        <w:t>Nakon toga, punomoćnik Božice Andričević izjavljuje da je tražbina s osnove plaće Božice Andričević koja je utvrđena u ovom postupku manja od stvarno neisplaćene plaće i to iz razloga što se stečajni upravitelj nije izjasnio o priznavanju tražbina s osnova neisplaćenih plaća koje su nastale u stečajnom postupku nego se izjasnio o tražbina</w:t>
      </w:r>
      <w:r w:rsidR="00880B8A">
        <w:rPr>
          <w:rFonts w:ascii="Arial" w:hAnsi="Arial" w:cs="Arial" w:eastAsiaTheme="minorHAnsi"/>
          <w:color w:val="000000"/>
          <w:sz w:val="24"/>
          <w:szCs w:val="24"/>
        </w:rPr>
        <w:t>ma</w:t>
      </w:r>
      <w:r>
        <w:rPr>
          <w:rFonts w:ascii="Arial" w:hAnsi="Arial" w:cs="Arial" w:eastAsiaTheme="minorHAnsi"/>
          <w:color w:val="000000"/>
          <w:sz w:val="24"/>
          <w:szCs w:val="24"/>
        </w:rPr>
        <w:t xml:space="preserve"> neisplaćenih plaća do otvaranja stečajnog postupka pa zato smatra da na valjani način nije utvrđeno glasačko pravo Božice Andričević.</w:t>
      </w:r>
    </w:p>
    <w:p w:rsidR="00010A5A" w:rsidP="00036753" w:rsidRDefault="00010A5A">
      <w:pPr>
        <w:overflowPunct/>
        <w:autoSpaceDE/>
        <w:autoSpaceDN/>
        <w:adjustRightInd/>
        <w:ind w:firstLine="426"/>
        <w:jc w:val="both"/>
        <w:rPr>
          <w:rFonts w:ascii="Arial" w:hAnsi="Arial" w:cs="Arial" w:eastAsiaTheme="minorHAnsi"/>
          <w:color w:val="000000"/>
          <w:sz w:val="24"/>
          <w:szCs w:val="24"/>
        </w:rPr>
      </w:pPr>
    </w:p>
    <w:p w:rsidRPr="00513C2F" w:rsidR="00010A5A" w:rsidP="004A2B9D" w:rsidRDefault="00010A5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Pr="00513C2F" w:rsidR="00A74657" w:rsidP="00F763CB" w:rsidRDefault="00010A5A">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p>
    <w:p w:rsidR="00AE1B02" w:rsidP="004A2B9D"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 xml:space="preserve">Donijet će se </w:t>
      </w:r>
      <w:r>
        <w:rPr>
          <w:rFonts w:ascii="Arial" w:hAnsi="Arial" w:cs="Arial"/>
          <w:sz w:val="24"/>
          <w:szCs w:val="24"/>
          <w:lang w:eastAsia="en-US"/>
        </w:rPr>
        <w:t>rješenje o utvrđivanju tražbina</w:t>
      </w:r>
      <w:r w:rsidRPr="00674DB2">
        <w:rPr>
          <w:rFonts w:ascii="Arial" w:hAnsi="Arial" w:cs="Arial"/>
          <w:sz w:val="24"/>
          <w:szCs w:val="24"/>
          <w:lang w:eastAsia="en-US"/>
        </w:rPr>
        <w:t xml:space="preserve"> u roku od 3 dana te će se objaviti i ovaj zapisnik </w:t>
      </w:r>
      <w:r>
        <w:rPr>
          <w:rFonts w:ascii="Arial" w:hAnsi="Arial" w:cs="Arial"/>
          <w:sz w:val="24"/>
          <w:szCs w:val="24"/>
          <w:lang w:eastAsia="en-US"/>
        </w:rPr>
        <w:t xml:space="preserve">na e-Oglasnoj ploči sudova </w:t>
      </w:r>
      <w:r w:rsidRPr="00674DB2">
        <w:rPr>
          <w:rFonts w:ascii="Arial" w:hAnsi="Arial" w:cs="Arial"/>
          <w:sz w:val="24"/>
          <w:szCs w:val="24"/>
          <w:lang w:eastAsia="en-US"/>
        </w:rPr>
        <w:t xml:space="preserve">koji sadržava odluke </w:t>
      </w:r>
      <w:r>
        <w:rPr>
          <w:rFonts w:ascii="Arial" w:hAnsi="Arial" w:cs="Arial"/>
          <w:sz w:val="24"/>
          <w:szCs w:val="24"/>
          <w:lang w:eastAsia="en-US"/>
        </w:rPr>
        <w:t>S</w:t>
      </w:r>
      <w:r w:rsidRPr="00674DB2">
        <w:rPr>
          <w:rFonts w:ascii="Arial" w:hAnsi="Arial" w:cs="Arial"/>
          <w:sz w:val="24"/>
          <w:szCs w:val="24"/>
          <w:lang w:eastAsia="en-US"/>
        </w:rPr>
        <w:t>kupštine</w:t>
      </w:r>
      <w:r w:rsidR="00010A5A">
        <w:rPr>
          <w:rFonts w:ascii="Arial" w:hAnsi="Arial" w:cs="Arial"/>
          <w:sz w:val="24"/>
          <w:szCs w:val="24"/>
          <w:lang w:eastAsia="en-US"/>
        </w:rPr>
        <w:t xml:space="preserve"> te se utvrđuje da primjedbe punomoćnika Božice Andričević koje ističe pred kraj ovog ročišta nisu relevantne jer su tražbine s osnova neisplaćenih plaća nastale nak</w:t>
      </w:r>
      <w:r w:rsidR="00FD2A45">
        <w:rPr>
          <w:rFonts w:ascii="Arial" w:hAnsi="Arial" w:cs="Arial"/>
          <w:sz w:val="24"/>
          <w:szCs w:val="24"/>
          <w:lang w:eastAsia="en-US"/>
        </w:rPr>
        <w:t>on otvaranja stečajnog postupka</w:t>
      </w:r>
      <w:r w:rsidR="00010A5A">
        <w:rPr>
          <w:rFonts w:ascii="Arial" w:hAnsi="Arial" w:cs="Arial"/>
          <w:sz w:val="24"/>
          <w:szCs w:val="24"/>
          <w:lang w:eastAsia="en-US"/>
        </w:rPr>
        <w:t xml:space="preserve"> ostale obveze stečajne mase koje ne utječu na glasačko pravo, te nisu predmet ispitivanja na predmetnom ročištu, na što je punomoćnik Božice Andričević već upozoren.</w:t>
      </w:r>
    </w:p>
    <w:p w:rsidR="00010A5A" w:rsidP="00C256FE" w:rsidRDefault="00010A5A">
      <w:pPr>
        <w:overflowPunct/>
        <w:autoSpaceDE/>
        <w:autoSpaceDN/>
        <w:adjustRightInd/>
        <w:ind w:firstLine="426"/>
        <w:jc w:val="both"/>
        <w:rPr>
          <w:rFonts w:ascii="Arial" w:hAnsi="Arial" w:cs="Arial"/>
          <w:sz w:val="24"/>
          <w:szCs w:val="24"/>
          <w:lang w:eastAsia="en-US"/>
        </w:rPr>
      </w:pPr>
    </w:p>
    <w:p w:rsidR="00A1632E" w:rsidP="004A2B9D" w:rsidRDefault="00880B8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punomoćnik</w:t>
      </w:r>
      <w:r w:rsidR="00435493">
        <w:rPr>
          <w:rFonts w:ascii="Arial" w:hAnsi="Arial" w:cs="Arial"/>
          <w:sz w:val="24"/>
          <w:szCs w:val="24"/>
          <w:lang w:eastAsia="en-US"/>
        </w:rPr>
        <w:t xml:space="preserve"> </w:t>
      </w:r>
      <w:r>
        <w:rPr>
          <w:rFonts w:ascii="Arial" w:hAnsi="Arial" w:cs="Arial"/>
          <w:sz w:val="24"/>
          <w:szCs w:val="24"/>
          <w:lang w:eastAsia="en-US"/>
        </w:rPr>
        <w:t>Božice Andričević predlaže vještačenje na okolnost visine svih tražbina neisplaćenih plaća Božice A</w:t>
      </w:r>
      <w:r w:rsidR="006D6703">
        <w:rPr>
          <w:rFonts w:ascii="Arial" w:hAnsi="Arial" w:cs="Arial"/>
          <w:sz w:val="24"/>
          <w:szCs w:val="24"/>
          <w:lang w:eastAsia="en-US"/>
        </w:rPr>
        <w:t>ndričević i da se razriješi stečajni upravitelj i imenuje novi po odluci suda.</w:t>
      </w:r>
    </w:p>
    <w:p w:rsidR="00F763CB" w:rsidP="00F763CB" w:rsidRDefault="00F763CB">
      <w:pPr>
        <w:overflowPunct/>
        <w:autoSpaceDE/>
        <w:autoSpaceDN/>
        <w:adjustRightInd/>
        <w:ind w:firstLine="426"/>
        <w:jc w:val="both"/>
        <w:rPr>
          <w:rFonts w:ascii="Arial" w:hAnsi="Arial" w:cs="Arial"/>
          <w:sz w:val="24"/>
          <w:szCs w:val="24"/>
          <w:lang w:eastAsia="en-US"/>
        </w:rPr>
      </w:pPr>
    </w:p>
    <w:p w:rsidRPr="00513C2F" w:rsidR="00F763CB" w:rsidP="004A2B9D" w:rsidRDefault="00F763CB">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00F763CB" w:rsidP="004A2B9D" w:rsidRDefault="00F763CB">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r>
        <w:rPr>
          <w:rFonts w:ascii="Arial" w:hAnsi="Arial" w:cs="Arial"/>
          <w:sz w:val="24"/>
          <w:szCs w:val="24"/>
          <w:lang w:eastAsia="en-US"/>
        </w:rPr>
        <w:tab/>
      </w:r>
      <w:r>
        <w:rPr>
          <w:rFonts w:ascii="Arial" w:hAnsi="Arial" w:cs="Arial"/>
          <w:sz w:val="24"/>
          <w:szCs w:val="24"/>
          <w:lang w:eastAsia="en-US"/>
        </w:rPr>
        <w:tab/>
      </w:r>
    </w:p>
    <w:p w:rsidR="00F763CB" w:rsidP="004A2B9D" w:rsidRDefault="00F763CB">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Donijeti će se odluka o podnesenim prijedlozima Božice Andričević – prijedlog za vještačenje i da se razriješi stečajni upravitelj i imenuje novi, u pisanom otpravku.</w:t>
      </w:r>
    </w:p>
    <w:p w:rsidRPr="00674DB2" w:rsidR="004A2B9D" w:rsidP="00036753" w:rsidRDefault="004A2B9D">
      <w:pPr>
        <w:overflowPunct/>
        <w:autoSpaceDE/>
        <w:autoSpaceDN/>
        <w:adjustRightInd/>
        <w:jc w:val="both"/>
        <w:rPr>
          <w:rFonts w:ascii="Arial" w:hAnsi="Arial" w:cs="Arial"/>
          <w:sz w:val="24"/>
          <w:szCs w:val="24"/>
          <w:lang w:eastAsia="en-US"/>
        </w:rPr>
      </w:pPr>
      <w:r>
        <w:rPr>
          <w:rFonts w:ascii="Arial" w:hAnsi="Arial" w:cs="Arial"/>
          <w:sz w:val="24"/>
          <w:szCs w:val="24"/>
          <w:lang w:eastAsia="en-US"/>
        </w:rPr>
        <w:t>Konstatira se da punomoćnik Božice Andričević neće potpisati zapisnik jer sud nije u obzir sve tražbine Božice Andričević, slijedom čega nisu utvrđena pravilno glasačka prava.</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 xml:space="preserve">Dovršeno u </w:t>
      </w:r>
      <w:r>
        <w:rPr>
          <w:rFonts w:ascii="Arial" w:hAnsi="Arial" w:cs="Arial"/>
          <w:sz w:val="24"/>
          <w:szCs w:val="24"/>
          <w:lang w:eastAsia="en-US"/>
        </w:rPr>
        <w:t xml:space="preserve"> </w:t>
      </w:r>
      <w:r w:rsidR="00C256FE">
        <w:rPr>
          <w:rFonts w:ascii="Arial" w:hAnsi="Arial" w:cs="Arial"/>
          <w:sz w:val="24"/>
          <w:szCs w:val="24"/>
          <w:lang w:eastAsia="en-US"/>
        </w:rPr>
        <w:t>13:</w:t>
      </w:r>
      <w:r w:rsidR="00880B8A">
        <w:rPr>
          <w:rFonts w:ascii="Arial" w:hAnsi="Arial" w:cs="Arial"/>
          <w:sz w:val="24"/>
          <w:szCs w:val="24"/>
          <w:lang w:eastAsia="en-US"/>
        </w:rPr>
        <w:t>45</w:t>
      </w:r>
      <w:r>
        <w:rPr>
          <w:rFonts w:ascii="Arial" w:hAnsi="Arial" w:cs="Arial"/>
          <w:sz w:val="24"/>
          <w:szCs w:val="24"/>
          <w:lang w:eastAsia="en-US"/>
        </w:rPr>
        <w:t xml:space="preserve"> sati</w:t>
      </w:r>
      <w:r w:rsidRPr="00674DB2">
        <w:rPr>
          <w:rFonts w:ascii="Arial" w:hAnsi="Arial" w:cs="Arial"/>
          <w:sz w:val="24"/>
          <w:szCs w:val="24"/>
          <w:lang w:eastAsia="en-US"/>
        </w:rPr>
        <w:t xml:space="preserve">. </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Sudac:</w:t>
      </w:r>
    </w:p>
    <w:p w:rsidR="00A1632E" w:rsidP="00A1632E" w:rsidRDefault="00A1632E">
      <w:pPr>
        <w:overflowPunct/>
        <w:autoSpaceDE/>
        <w:autoSpaceDN/>
        <w:adjustRightInd/>
        <w:rPr>
          <w:rFonts w:ascii="Arial" w:hAnsi="Arial" w:cs="Arial"/>
          <w:sz w:val="24"/>
          <w:szCs w:val="24"/>
          <w:lang w:eastAsia="en-US"/>
        </w:rPr>
      </w:pPr>
    </w:p>
    <w:p w:rsidR="00A1632E" w:rsidP="00A1632E"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Zapisničar:</w:t>
      </w:r>
    </w:p>
    <w:p w:rsidR="00A67E0A" w:rsidP="00F763CB" w:rsidRDefault="00036753">
      <w:pPr>
        <w:overflowPunct/>
        <w:autoSpaceDE/>
        <w:autoSpaceDN/>
        <w:adjustRightInd/>
        <w:ind w:left="2832" w:firstLine="708"/>
        <w:jc w:val="center"/>
        <w:rPr>
          <w:rFonts w:ascii="Arial" w:hAnsi="Arial" w:cs="Arial"/>
          <w:sz w:val="24"/>
          <w:szCs w:val="24"/>
        </w:rPr>
      </w:pPr>
      <w:r>
        <w:rPr>
          <w:rFonts w:ascii="Arial" w:hAnsi="Arial" w:cs="Arial"/>
          <w:sz w:val="24"/>
          <w:szCs w:val="24"/>
          <w:lang w:eastAsia="en-US"/>
        </w:rPr>
        <w:t xml:space="preserve"> </w:t>
      </w:r>
      <w:r w:rsidR="00891A0D">
        <w:rPr>
          <w:rFonts w:ascii="Arial" w:hAnsi="Arial" w:cs="Arial"/>
          <w:sz w:val="24"/>
          <w:szCs w:val="24"/>
          <w:lang w:eastAsia="en-US"/>
        </w:rPr>
        <w:t xml:space="preserve">         </w:t>
      </w:r>
      <w:r>
        <w:rPr>
          <w:rFonts w:ascii="Arial" w:hAnsi="Arial" w:cs="Arial"/>
          <w:sz w:val="24"/>
          <w:szCs w:val="24"/>
          <w:lang w:eastAsia="en-US"/>
        </w:rPr>
        <w:t xml:space="preserve">  </w:t>
      </w:r>
      <w:r w:rsidR="00A1632E">
        <w:rPr>
          <w:rFonts w:ascii="Arial" w:hAnsi="Arial" w:cs="Arial"/>
          <w:sz w:val="24"/>
          <w:szCs w:val="24"/>
          <w:lang w:eastAsia="en-US"/>
        </w:rPr>
        <w:tab/>
      </w:r>
      <w:r w:rsidR="00A1632E">
        <w:rPr>
          <w:rFonts w:ascii="Arial" w:hAnsi="Arial" w:cs="Arial"/>
          <w:sz w:val="24"/>
          <w:szCs w:val="24"/>
          <w:lang w:eastAsia="en-US"/>
        </w:rPr>
        <w:tab/>
      </w:r>
      <w:r>
        <w:rPr>
          <w:rFonts w:ascii="Arial" w:hAnsi="Arial" w:cs="Arial"/>
          <w:sz w:val="24"/>
          <w:szCs w:val="24"/>
          <w:lang w:eastAsia="en-US"/>
        </w:rPr>
        <w:t xml:space="preserve"> </w:t>
      </w:r>
      <w:r w:rsidR="008E42A6">
        <w:rPr>
          <w:rFonts w:ascii="Arial" w:hAnsi="Arial" w:cs="Arial"/>
          <w:sz w:val="24"/>
          <w:szCs w:val="24"/>
          <w:lang w:eastAsia="en-US"/>
        </w:rPr>
        <w:t>Stečajni u</w:t>
      </w:r>
      <w:r>
        <w:rPr>
          <w:rFonts w:ascii="Arial" w:hAnsi="Arial" w:cs="Arial"/>
          <w:sz w:val="24"/>
          <w:szCs w:val="24"/>
          <w:lang w:eastAsia="en-US"/>
        </w:rPr>
        <w:t>pravitelj</w:t>
      </w:r>
      <w:r w:rsidR="008E42A6">
        <w:rPr>
          <w:rFonts w:ascii="Arial" w:hAnsi="Arial" w:cs="Arial"/>
          <w:sz w:val="24"/>
          <w:szCs w:val="24"/>
          <w:lang w:eastAsia="en-US"/>
        </w:rPr>
        <w:t>:</w:t>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00A1632E">
        <w:rPr>
          <w:rFonts w:ascii="Arial" w:hAnsi="Arial" w:cs="Arial"/>
          <w:sz w:val="24"/>
          <w:szCs w:val="24"/>
        </w:rPr>
        <w:tab/>
      </w:r>
      <w:r w:rsidR="00A1632E">
        <w:rPr>
          <w:rFonts w:ascii="Arial" w:hAnsi="Arial" w:cs="Arial"/>
          <w:sz w:val="24"/>
          <w:szCs w:val="24"/>
        </w:rPr>
        <w:tab/>
      </w:r>
      <w:r w:rsidR="00A1632E">
        <w:rPr>
          <w:rFonts w:ascii="Arial" w:hAnsi="Arial" w:cs="Arial"/>
          <w:sz w:val="24"/>
          <w:szCs w:val="24"/>
        </w:rPr>
        <w:tab/>
      </w:r>
      <w:r w:rsidR="00C256FE">
        <w:rPr>
          <w:rFonts w:ascii="Arial" w:hAnsi="Arial" w:cs="Arial"/>
          <w:sz w:val="24"/>
          <w:szCs w:val="24"/>
        </w:rPr>
        <w:t>Vjerovnici</w:t>
      </w:r>
      <w:r>
        <w:rPr>
          <w:rFonts w:ascii="Arial" w:hAnsi="Arial" w:cs="Arial"/>
          <w:sz w:val="24"/>
          <w:szCs w:val="24"/>
        </w:rPr>
        <w:t>:</w:t>
      </w:r>
    </w:p>
    <w:sectPr w:rsidR="00A67E0A"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019D4" w:rsidP="0071124B" w:rsidRDefault="008019D4">
      <w:r>
        <w:separator/>
      </w:r>
    </w:p>
  </w:endnote>
  <w:endnote w:type="continuationSeparator" w:id="0">
    <w:p w:rsidR="008019D4" w:rsidP="0071124B" w:rsidRDefault="008019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019D4" w:rsidP="0071124B" w:rsidRDefault="008019D4">
      <w:r>
        <w:separator/>
      </w:r>
    </w:p>
  </w:footnote>
  <w:footnote w:type="continuationSeparator" w:id="0">
    <w:p w:rsidR="008019D4" w:rsidP="0071124B" w:rsidRDefault="008019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232522668"/>
      <w:docPartObj>
        <w:docPartGallery w:val="Page Numbers (Top of Page)"/>
        <w:docPartUnique/>
      </w:docPartObj>
    </w:sdtPr>
    <w:sdtEndPr/>
    <w:sdtContent>
      <w:p w:rsidRPr="00F653D0" w:rsidR="008019D4" w:rsidRDefault="008019D4">
        <w:pPr>
          <w:pStyle w:val="Zaglavlje"/>
          <w:jc w:val="center"/>
          <w:rPr>
            <w:sz w:val="24"/>
            <w:szCs w:val="24"/>
          </w:rPr>
        </w:pPr>
        <w:r w:rsidRPr="00F653D0">
          <w:rPr>
            <w:rFonts w:ascii="Arial" w:hAnsi="Arial" w:cs="Arial"/>
            <w:sz w:val="24"/>
            <w:szCs w:val="24"/>
          </w:rPr>
          <w:fldChar w:fldCharType="begin"/>
        </w:r>
        <w:r w:rsidRPr="00F653D0">
          <w:rPr>
            <w:rFonts w:ascii="Arial" w:hAnsi="Arial" w:cs="Arial"/>
            <w:sz w:val="24"/>
            <w:szCs w:val="24"/>
          </w:rPr>
          <w:instrText>PAGE   \* MERGEFORMAT</w:instrText>
        </w:r>
        <w:r w:rsidRPr="00F653D0">
          <w:rPr>
            <w:rFonts w:ascii="Arial" w:hAnsi="Arial" w:cs="Arial"/>
            <w:sz w:val="24"/>
            <w:szCs w:val="24"/>
          </w:rPr>
          <w:fldChar w:fldCharType="separate"/>
        </w:r>
        <w:r w:rsidR="004C6AB4">
          <w:rPr>
            <w:rFonts w:ascii="Arial" w:hAnsi="Arial" w:cs="Arial"/>
            <w:noProof/>
            <w:sz w:val="24"/>
            <w:szCs w:val="24"/>
          </w:rPr>
          <w:t>10</w:t>
        </w:r>
        <w:r w:rsidRPr="00F653D0">
          <w:rPr>
            <w:rFonts w:ascii="Arial" w:hAnsi="Arial" w:cs="Arial"/>
            <w:sz w:val="24"/>
            <w:szCs w:val="24"/>
          </w:rPr>
          <w:fldChar w:fldCharType="end"/>
        </w:r>
      </w:p>
    </w:sdtContent>
  </w:sdt>
  <w:p w:rsidRPr="00C94AEB" w:rsidR="008019D4" w:rsidP="00D500E2" w:rsidRDefault="008019D4">
    <w:pPr>
      <w:tabs>
        <w:tab w:val="center" w:pos="4536"/>
        <w:tab w:val="right" w:pos="9072"/>
      </w:tabs>
      <w:jc w:val="right"/>
      <w:rPr>
        <w:rFonts w:ascii="Arial" w:hAnsi="Arial" w:cs="Arial"/>
        <w:b/>
        <w:sz w:val="24"/>
        <w:szCs w:val="24"/>
      </w:rPr>
    </w:pPr>
    <w:r w:rsidRPr="00C94AEB">
      <w:rPr>
        <w:rFonts w:ascii="Arial" w:hAnsi="Arial" w:cs="Arial"/>
        <w:sz w:val="24"/>
      </w:rPr>
      <w:t>Poslovni broj: St-</w:t>
    </w:r>
    <w:r>
      <w:rPr>
        <w:rFonts w:ascii="Arial" w:hAnsi="Arial" w:cs="Arial"/>
        <w:sz w:val="24"/>
      </w:rPr>
      <w:t>643</w:t>
    </w:r>
    <w:r w:rsidRPr="00C94AEB">
      <w:rPr>
        <w:rFonts w:ascii="Arial" w:hAnsi="Arial" w:cs="Arial"/>
        <w:sz w:val="24"/>
      </w:rPr>
      <w:t>/202</w:t>
    </w:r>
    <w:r>
      <w:rPr>
        <w:rFonts w:ascii="Arial" w:hAnsi="Arial" w:cs="Arial"/>
        <w:sz w:val="24"/>
      </w:rPr>
      <w:t>3-29,30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456D84"/>
    <w:multiLevelType w:val="hybridMultilevel"/>
    <w:tmpl w:val="7D48A5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3E437A7"/>
    <w:multiLevelType w:val="hybridMultilevel"/>
    <w:tmpl w:val="643A63D4"/>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4CEF3A95"/>
    <w:multiLevelType w:val="multilevel"/>
    <w:tmpl w:val="4A52863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4">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074E2"/>
    <w:rsid w:val="00010A5A"/>
    <w:rsid w:val="00017F2E"/>
    <w:rsid w:val="00020E85"/>
    <w:rsid w:val="00026423"/>
    <w:rsid w:val="00026A32"/>
    <w:rsid w:val="00027B6B"/>
    <w:rsid w:val="000300FE"/>
    <w:rsid w:val="00030608"/>
    <w:rsid w:val="00031DBE"/>
    <w:rsid w:val="000339FD"/>
    <w:rsid w:val="00033AFE"/>
    <w:rsid w:val="00034D76"/>
    <w:rsid w:val="00036753"/>
    <w:rsid w:val="000433D7"/>
    <w:rsid w:val="00047248"/>
    <w:rsid w:val="000510F3"/>
    <w:rsid w:val="000515E5"/>
    <w:rsid w:val="00052915"/>
    <w:rsid w:val="00052AA1"/>
    <w:rsid w:val="00054E8E"/>
    <w:rsid w:val="0005700B"/>
    <w:rsid w:val="000572B0"/>
    <w:rsid w:val="00061D2D"/>
    <w:rsid w:val="00065392"/>
    <w:rsid w:val="000825C0"/>
    <w:rsid w:val="00083EC0"/>
    <w:rsid w:val="0008589D"/>
    <w:rsid w:val="00086CBC"/>
    <w:rsid w:val="00086D5D"/>
    <w:rsid w:val="000901EA"/>
    <w:rsid w:val="000931B7"/>
    <w:rsid w:val="00095A2B"/>
    <w:rsid w:val="00095C24"/>
    <w:rsid w:val="000A30D8"/>
    <w:rsid w:val="000A4FD0"/>
    <w:rsid w:val="000A6BA6"/>
    <w:rsid w:val="000B673C"/>
    <w:rsid w:val="000C3E35"/>
    <w:rsid w:val="000C441C"/>
    <w:rsid w:val="000C6006"/>
    <w:rsid w:val="000C69AB"/>
    <w:rsid w:val="000D0A4A"/>
    <w:rsid w:val="000D0F17"/>
    <w:rsid w:val="000D1D4B"/>
    <w:rsid w:val="000D4F7D"/>
    <w:rsid w:val="000D79B6"/>
    <w:rsid w:val="000D79F3"/>
    <w:rsid w:val="000E628F"/>
    <w:rsid w:val="000E636B"/>
    <w:rsid w:val="000F0F9D"/>
    <w:rsid w:val="000F2F07"/>
    <w:rsid w:val="000F54DD"/>
    <w:rsid w:val="001009D9"/>
    <w:rsid w:val="0010292F"/>
    <w:rsid w:val="00110DB7"/>
    <w:rsid w:val="0011264E"/>
    <w:rsid w:val="00112B8C"/>
    <w:rsid w:val="001138CD"/>
    <w:rsid w:val="00117D75"/>
    <w:rsid w:val="00123942"/>
    <w:rsid w:val="00125723"/>
    <w:rsid w:val="001266A3"/>
    <w:rsid w:val="0012765B"/>
    <w:rsid w:val="00130840"/>
    <w:rsid w:val="001321FA"/>
    <w:rsid w:val="00133731"/>
    <w:rsid w:val="0013521E"/>
    <w:rsid w:val="00146D9D"/>
    <w:rsid w:val="00147544"/>
    <w:rsid w:val="0015164E"/>
    <w:rsid w:val="00151699"/>
    <w:rsid w:val="0015237A"/>
    <w:rsid w:val="0015455B"/>
    <w:rsid w:val="0015568A"/>
    <w:rsid w:val="001606B2"/>
    <w:rsid w:val="00160D25"/>
    <w:rsid w:val="001625BA"/>
    <w:rsid w:val="00164FB8"/>
    <w:rsid w:val="001664B1"/>
    <w:rsid w:val="001759C5"/>
    <w:rsid w:val="00175FBC"/>
    <w:rsid w:val="0017630E"/>
    <w:rsid w:val="001805FA"/>
    <w:rsid w:val="00182A93"/>
    <w:rsid w:val="00183900"/>
    <w:rsid w:val="001843C8"/>
    <w:rsid w:val="00185057"/>
    <w:rsid w:val="00191BAF"/>
    <w:rsid w:val="00192AFC"/>
    <w:rsid w:val="001950D3"/>
    <w:rsid w:val="001A04DE"/>
    <w:rsid w:val="001A1DFA"/>
    <w:rsid w:val="001A1EA9"/>
    <w:rsid w:val="001A371F"/>
    <w:rsid w:val="001A4FBD"/>
    <w:rsid w:val="001A503F"/>
    <w:rsid w:val="001A58B0"/>
    <w:rsid w:val="001B190E"/>
    <w:rsid w:val="001B1A56"/>
    <w:rsid w:val="001B3846"/>
    <w:rsid w:val="001B52EA"/>
    <w:rsid w:val="001B56AD"/>
    <w:rsid w:val="001C0055"/>
    <w:rsid w:val="001C02F9"/>
    <w:rsid w:val="001C4D01"/>
    <w:rsid w:val="001D106C"/>
    <w:rsid w:val="001D2931"/>
    <w:rsid w:val="001D66C1"/>
    <w:rsid w:val="001D7F0C"/>
    <w:rsid w:val="001E0D96"/>
    <w:rsid w:val="001E6174"/>
    <w:rsid w:val="001F19FF"/>
    <w:rsid w:val="001F1E01"/>
    <w:rsid w:val="001F2862"/>
    <w:rsid w:val="001F2A46"/>
    <w:rsid w:val="001F3D84"/>
    <w:rsid w:val="001F4722"/>
    <w:rsid w:val="001F608A"/>
    <w:rsid w:val="001F6BD6"/>
    <w:rsid w:val="001F767D"/>
    <w:rsid w:val="00200C59"/>
    <w:rsid w:val="00203452"/>
    <w:rsid w:val="00204B8B"/>
    <w:rsid w:val="00211083"/>
    <w:rsid w:val="0021143E"/>
    <w:rsid w:val="002116D4"/>
    <w:rsid w:val="00214142"/>
    <w:rsid w:val="00216051"/>
    <w:rsid w:val="002176C2"/>
    <w:rsid w:val="00217B28"/>
    <w:rsid w:val="0022019F"/>
    <w:rsid w:val="0022457C"/>
    <w:rsid w:val="00224D45"/>
    <w:rsid w:val="00225DC1"/>
    <w:rsid w:val="00226592"/>
    <w:rsid w:val="00227ADC"/>
    <w:rsid w:val="002315D2"/>
    <w:rsid w:val="00231DEA"/>
    <w:rsid w:val="00233E28"/>
    <w:rsid w:val="00240E2F"/>
    <w:rsid w:val="00243CE1"/>
    <w:rsid w:val="00246328"/>
    <w:rsid w:val="00247899"/>
    <w:rsid w:val="00250318"/>
    <w:rsid w:val="002505B5"/>
    <w:rsid w:val="00251B06"/>
    <w:rsid w:val="00262B06"/>
    <w:rsid w:val="00262E5C"/>
    <w:rsid w:val="0026444E"/>
    <w:rsid w:val="00264ED9"/>
    <w:rsid w:val="00266AAF"/>
    <w:rsid w:val="002706D8"/>
    <w:rsid w:val="00271F08"/>
    <w:rsid w:val="00276538"/>
    <w:rsid w:val="00277238"/>
    <w:rsid w:val="00281C94"/>
    <w:rsid w:val="0028414C"/>
    <w:rsid w:val="00287D62"/>
    <w:rsid w:val="002953D3"/>
    <w:rsid w:val="00295D96"/>
    <w:rsid w:val="00296731"/>
    <w:rsid w:val="002A0B6E"/>
    <w:rsid w:val="002A50E8"/>
    <w:rsid w:val="002A5D50"/>
    <w:rsid w:val="002A79AA"/>
    <w:rsid w:val="002B0E40"/>
    <w:rsid w:val="002B0EE9"/>
    <w:rsid w:val="002B2F5B"/>
    <w:rsid w:val="002B5BE7"/>
    <w:rsid w:val="002B5FCF"/>
    <w:rsid w:val="002C01FB"/>
    <w:rsid w:val="002C5BE0"/>
    <w:rsid w:val="002C6CC0"/>
    <w:rsid w:val="002C75BE"/>
    <w:rsid w:val="002D1B13"/>
    <w:rsid w:val="002D2EB0"/>
    <w:rsid w:val="002D3C4C"/>
    <w:rsid w:val="002D3DC0"/>
    <w:rsid w:val="002D5BA6"/>
    <w:rsid w:val="002D62ED"/>
    <w:rsid w:val="002D6592"/>
    <w:rsid w:val="002D6686"/>
    <w:rsid w:val="002D74EB"/>
    <w:rsid w:val="002E3508"/>
    <w:rsid w:val="002E5705"/>
    <w:rsid w:val="002E5B36"/>
    <w:rsid w:val="002F2A87"/>
    <w:rsid w:val="002F58A8"/>
    <w:rsid w:val="0030003C"/>
    <w:rsid w:val="00301939"/>
    <w:rsid w:val="003023CD"/>
    <w:rsid w:val="00303187"/>
    <w:rsid w:val="00306FD2"/>
    <w:rsid w:val="003106D1"/>
    <w:rsid w:val="00313BD3"/>
    <w:rsid w:val="00316EF3"/>
    <w:rsid w:val="00326C9B"/>
    <w:rsid w:val="00330500"/>
    <w:rsid w:val="00330F21"/>
    <w:rsid w:val="003429B5"/>
    <w:rsid w:val="00342CCC"/>
    <w:rsid w:val="00345B44"/>
    <w:rsid w:val="0034638E"/>
    <w:rsid w:val="00346E63"/>
    <w:rsid w:val="00346E73"/>
    <w:rsid w:val="00352291"/>
    <w:rsid w:val="00355A03"/>
    <w:rsid w:val="00357B4B"/>
    <w:rsid w:val="00365FBA"/>
    <w:rsid w:val="00367639"/>
    <w:rsid w:val="00367774"/>
    <w:rsid w:val="00373171"/>
    <w:rsid w:val="00374446"/>
    <w:rsid w:val="00381297"/>
    <w:rsid w:val="00381801"/>
    <w:rsid w:val="00385630"/>
    <w:rsid w:val="00385B51"/>
    <w:rsid w:val="00387206"/>
    <w:rsid w:val="003922D0"/>
    <w:rsid w:val="00393412"/>
    <w:rsid w:val="00395A01"/>
    <w:rsid w:val="00397513"/>
    <w:rsid w:val="00397557"/>
    <w:rsid w:val="00397A28"/>
    <w:rsid w:val="003A0989"/>
    <w:rsid w:val="003A15ED"/>
    <w:rsid w:val="003B37CF"/>
    <w:rsid w:val="003B3C36"/>
    <w:rsid w:val="003B423F"/>
    <w:rsid w:val="003B5589"/>
    <w:rsid w:val="003B57AC"/>
    <w:rsid w:val="003B64C6"/>
    <w:rsid w:val="003B69FC"/>
    <w:rsid w:val="003B791B"/>
    <w:rsid w:val="003C3490"/>
    <w:rsid w:val="003C40F3"/>
    <w:rsid w:val="003C4CE4"/>
    <w:rsid w:val="003D2D94"/>
    <w:rsid w:val="003D3813"/>
    <w:rsid w:val="003D7F76"/>
    <w:rsid w:val="003E63EF"/>
    <w:rsid w:val="003E79DA"/>
    <w:rsid w:val="003E7D06"/>
    <w:rsid w:val="003F4AE2"/>
    <w:rsid w:val="003F54A1"/>
    <w:rsid w:val="00401507"/>
    <w:rsid w:val="00406B26"/>
    <w:rsid w:val="00406ED4"/>
    <w:rsid w:val="00407F69"/>
    <w:rsid w:val="00412181"/>
    <w:rsid w:val="00416BCB"/>
    <w:rsid w:val="00417C7E"/>
    <w:rsid w:val="004218FE"/>
    <w:rsid w:val="00422366"/>
    <w:rsid w:val="004224A1"/>
    <w:rsid w:val="004277FF"/>
    <w:rsid w:val="00431289"/>
    <w:rsid w:val="0043318F"/>
    <w:rsid w:val="00434B91"/>
    <w:rsid w:val="00435493"/>
    <w:rsid w:val="004420C3"/>
    <w:rsid w:val="00444D37"/>
    <w:rsid w:val="004475A8"/>
    <w:rsid w:val="00460A66"/>
    <w:rsid w:val="004616AE"/>
    <w:rsid w:val="0047168D"/>
    <w:rsid w:val="004717F2"/>
    <w:rsid w:val="004721A4"/>
    <w:rsid w:val="00476095"/>
    <w:rsid w:val="0048272E"/>
    <w:rsid w:val="004867DD"/>
    <w:rsid w:val="00497E87"/>
    <w:rsid w:val="00497E89"/>
    <w:rsid w:val="004A2B9D"/>
    <w:rsid w:val="004A45B6"/>
    <w:rsid w:val="004A52DB"/>
    <w:rsid w:val="004A672E"/>
    <w:rsid w:val="004A6A4A"/>
    <w:rsid w:val="004B00FE"/>
    <w:rsid w:val="004C0116"/>
    <w:rsid w:val="004C3E7F"/>
    <w:rsid w:val="004C6AB4"/>
    <w:rsid w:val="004D14B5"/>
    <w:rsid w:val="004D1F6C"/>
    <w:rsid w:val="004D2682"/>
    <w:rsid w:val="004D4117"/>
    <w:rsid w:val="004D497C"/>
    <w:rsid w:val="004E06F3"/>
    <w:rsid w:val="004F0D9C"/>
    <w:rsid w:val="004F4618"/>
    <w:rsid w:val="004F7689"/>
    <w:rsid w:val="0050145D"/>
    <w:rsid w:val="00504453"/>
    <w:rsid w:val="00512B1E"/>
    <w:rsid w:val="0052075A"/>
    <w:rsid w:val="00520C40"/>
    <w:rsid w:val="00521129"/>
    <w:rsid w:val="0052445C"/>
    <w:rsid w:val="00525E54"/>
    <w:rsid w:val="00525FF3"/>
    <w:rsid w:val="00527503"/>
    <w:rsid w:val="005304A5"/>
    <w:rsid w:val="00531578"/>
    <w:rsid w:val="00531BC9"/>
    <w:rsid w:val="00534073"/>
    <w:rsid w:val="005402F7"/>
    <w:rsid w:val="0054189E"/>
    <w:rsid w:val="00542295"/>
    <w:rsid w:val="005458DD"/>
    <w:rsid w:val="00553A5A"/>
    <w:rsid w:val="00554BFF"/>
    <w:rsid w:val="00557604"/>
    <w:rsid w:val="00557E4F"/>
    <w:rsid w:val="0056137C"/>
    <w:rsid w:val="005619D1"/>
    <w:rsid w:val="0056262B"/>
    <w:rsid w:val="00564F6B"/>
    <w:rsid w:val="00574551"/>
    <w:rsid w:val="00574C76"/>
    <w:rsid w:val="005766E1"/>
    <w:rsid w:val="00577487"/>
    <w:rsid w:val="00577535"/>
    <w:rsid w:val="005802B1"/>
    <w:rsid w:val="005831C5"/>
    <w:rsid w:val="0059021C"/>
    <w:rsid w:val="0059283C"/>
    <w:rsid w:val="005A1769"/>
    <w:rsid w:val="005A19D0"/>
    <w:rsid w:val="005A1BB2"/>
    <w:rsid w:val="005A5935"/>
    <w:rsid w:val="005A605B"/>
    <w:rsid w:val="005B0721"/>
    <w:rsid w:val="005B1EFB"/>
    <w:rsid w:val="005B36D6"/>
    <w:rsid w:val="005B6789"/>
    <w:rsid w:val="005C3BC2"/>
    <w:rsid w:val="005C43DD"/>
    <w:rsid w:val="005C5023"/>
    <w:rsid w:val="005C6F88"/>
    <w:rsid w:val="005C7AD1"/>
    <w:rsid w:val="005D05AE"/>
    <w:rsid w:val="005D129D"/>
    <w:rsid w:val="005D3410"/>
    <w:rsid w:val="005D62AC"/>
    <w:rsid w:val="005D667F"/>
    <w:rsid w:val="005D6F7F"/>
    <w:rsid w:val="005E61CF"/>
    <w:rsid w:val="005E7530"/>
    <w:rsid w:val="005F0B23"/>
    <w:rsid w:val="005F567D"/>
    <w:rsid w:val="005F5688"/>
    <w:rsid w:val="00601156"/>
    <w:rsid w:val="00601A08"/>
    <w:rsid w:val="00601BFF"/>
    <w:rsid w:val="006028C4"/>
    <w:rsid w:val="00605812"/>
    <w:rsid w:val="00606106"/>
    <w:rsid w:val="0061038F"/>
    <w:rsid w:val="0061047B"/>
    <w:rsid w:val="00610A14"/>
    <w:rsid w:val="00612820"/>
    <w:rsid w:val="006159BA"/>
    <w:rsid w:val="00620B92"/>
    <w:rsid w:val="00621560"/>
    <w:rsid w:val="006217EE"/>
    <w:rsid w:val="00621ED6"/>
    <w:rsid w:val="00622CEF"/>
    <w:rsid w:val="00622FC3"/>
    <w:rsid w:val="006248A3"/>
    <w:rsid w:val="00624D69"/>
    <w:rsid w:val="00625E83"/>
    <w:rsid w:val="0062660D"/>
    <w:rsid w:val="006270D7"/>
    <w:rsid w:val="0062743A"/>
    <w:rsid w:val="00633E3A"/>
    <w:rsid w:val="00634FCF"/>
    <w:rsid w:val="00640307"/>
    <w:rsid w:val="00641575"/>
    <w:rsid w:val="00642638"/>
    <w:rsid w:val="00644080"/>
    <w:rsid w:val="00644595"/>
    <w:rsid w:val="006500C5"/>
    <w:rsid w:val="00650E2A"/>
    <w:rsid w:val="00650F3E"/>
    <w:rsid w:val="00654E17"/>
    <w:rsid w:val="00660CE2"/>
    <w:rsid w:val="0066263B"/>
    <w:rsid w:val="00662FC9"/>
    <w:rsid w:val="00663C68"/>
    <w:rsid w:val="00664180"/>
    <w:rsid w:val="00666F64"/>
    <w:rsid w:val="006714BF"/>
    <w:rsid w:val="00674EF3"/>
    <w:rsid w:val="006807F7"/>
    <w:rsid w:val="0068081F"/>
    <w:rsid w:val="00682A18"/>
    <w:rsid w:val="00683321"/>
    <w:rsid w:val="006835CC"/>
    <w:rsid w:val="00684D78"/>
    <w:rsid w:val="00686F37"/>
    <w:rsid w:val="00687946"/>
    <w:rsid w:val="00687FC2"/>
    <w:rsid w:val="00692FBC"/>
    <w:rsid w:val="006A1D6F"/>
    <w:rsid w:val="006A2BD7"/>
    <w:rsid w:val="006A3A4C"/>
    <w:rsid w:val="006A425D"/>
    <w:rsid w:val="006B3325"/>
    <w:rsid w:val="006B5B71"/>
    <w:rsid w:val="006C0CB8"/>
    <w:rsid w:val="006C20EB"/>
    <w:rsid w:val="006C529D"/>
    <w:rsid w:val="006C5C08"/>
    <w:rsid w:val="006C78AC"/>
    <w:rsid w:val="006D057C"/>
    <w:rsid w:val="006D3D68"/>
    <w:rsid w:val="006D6703"/>
    <w:rsid w:val="006D6B13"/>
    <w:rsid w:val="006D79E7"/>
    <w:rsid w:val="006E2AB2"/>
    <w:rsid w:val="006E7C57"/>
    <w:rsid w:val="006E7DD3"/>
    <w:rsid w:val="006F12CB"/>
    <w:rsid w:val="006F60AA"/>
    <w:rsid w:val="006F7222"/>
    <w:rsid w:val="00700190"/>
    <w:rsid w:val="007033D9"/>
    <w:rsid w:val="007060CA"/>
    <w:rsid w:val="00707403"/>
    <w:rsid w:val="007075A4"/>
    <w:rsid w:val="00707EC2"/>
    <w:rsid w:val="00710A3E"/>
    <w:rsid w:val="0071124B"/>
    <w:rsid w:val="00713725"/>
    <w:rsid w:val="00713EEC"/>
    <w:rsid w:val="0071533B"/>
    <w:rsid w:val="0072102B"/>
    <w:rsid w:val="00724C5A"/>
    <w:rsid w:val="007250BF"/>
    <w:rsid w:val="00730546"/>
    <w:rsid w:val="007316E2"/>
    <w:rsid w:val="00731C40"/>
    <w:rsid w:val="00740E06"/>
    <w:rsid w:val="0074140B"/>
    <w:rsid w:val="00744D4A"/>
    <w:rsid w:val="00745494"/>
    <w:rsid w:val="00745DC0"/>
    <w:rsid w:val="0075034A"/>
    <w:rsid w:val="00751BBB"/>
    <w:rsid w:val="00757E88"/>
    <w:rsid w:val="0076105A"/>
    <w:rsid w:val="00761600"/>
    <w:rsid w:val="0076461D"/>
    <w:rsid w:val="00771DAD"/>
    <w:rsid w:val="00773826"/>
    <w:rsid w:val="00777A35"/>
    <w:rsid w:val="00777E3D"/>
    <w:rsid w:val="00781D63"/>
    <w:rsid w:val="00782789"/>
    <w:rsid w:val="0078610C"/>
    <w:rsid w:val="00787CF7"/>
    <w:rsid w:val="00796675"/>
    <w:rsid w:val="007A0D9C"/>
    <w:rsid w:val="007A6C46"/>
    <w:rsid w:val="007B0F14"/>
    <w:rsid w:val="007B4F89"/>
    <w:rsid w:val="007B675E"/>
    <w:rsid w:val="007C7A2D"/>
    <w:rsid w:val="007D6AB4"/>
    <w:rsid w:val="007D6D46"/>
    <w:rsid w:val="007D7638"/>
    <w:rsid w:val="007E09A0"/>
    <w:rsid w:val="007E1C67"/>
    <w:rsid w:val="007E5132"/>
    <w:rsid w:val="007F0417"/>
    <w:rsid w:val="007F22C9"/>
    <w:rsid w:val="008019D4"/>
    <w:rsid w:val="008031CC"/>
    <w:rsid w:val="008052B7"/>
    <w:rsid w:val="00805C14"/>
    <w:rsid w:val="008069F8"/>
    <w:rsid w:val="00811844"/>
    <w:rsid w:val="00813EE6"/>
    <w:rsid w:val="00816E10"/>
    <w:rsid w:val="0082132C"/>
    <w:rsid w:val="008275E6"/>
    <w:rsid w:val="008304B0"/>
    <w:rsid w:val="008304CC"/>
    <w:rsid w:val="00834945"/>
    <w:rsid w:val="00840C55"/>
    <w:rsid w:val="00841076"/>
    <w:rsid w:val="008435DA"/>
    <w:rsid w:val="008455A1"/>
    <w:rsid w:val="008476E3"/>
    <w:rsid w:val="00847E49"/>
    <w:rsid w:val="00850284"/>
    <w:rsid w:val="0085533D"/>
    <w:rsid w:val="0085730B"/>
    <w:rsid w:val="00860611"/>
    <w:rsid w:val="0086208C"/>
    <w:rsid w:val="00862DF6"/>
    <w:rsid w:val="00863560"/>
    <w:rsid w:val="00865662"/>
    <w:rsid w:val="0086619D"/>
    <w:rsid w:val="00866758"/>
    <w:rsid w:val="008668E6"/>
    <w:rsid w:val="008743EE"/>
    <w:rsid w:val="008770D4"/>
    <w:rsid w:val="00880B8A"/>
    <w:rsid w:val="00883228"/>
    <w:rsid w:val="00884B4A"/>
    <w:rsid w:val="00884C1D"/>
    <w:rsid w:val="00885072"/>
    <w:rsid w:val="00885B9B"/>
    <w:rsid w:val="00886840"/>
    <w:rsid w:val="008870DD"/>
    <w:rsid w:val="00887D7F"/>
    <w:rsid w:val="008916FC"/>
    <w:rsid w:val="00891A0D"/>
    <w:rsid w:val="008A7EC5"/>
    <w:rsid w:val="008B201D"/>
    <w:rsid w:val="008B4CF2"/>
    <w:rsid w:val="008B6B0A"/>
    <w:rsid w:val="008C042A"/>
    <w:rsid w:val="008C1633"/>
    <w:rsid w:val="008C1A82"/>
    <w:rsid w:val="008C2FA3"/>
    <w:rsid w:val="008C5E97"/>
    <w:rsid w:val="008C5F34"/>
    <w:rsid w:val="008D0A24"/>
    <w:rsid w:val="008D523B"/>
    <w:rsid w:val="008D7619"/>
    <w:rsid w:val="008E031F"/>
    <w:rsid w:val="008E1970"/>
    <w:rsid w:val="008E2B1B"/>
    <w:rsid w:val="008E31F9"/>
    <w:rsid w:val="008E37AA"/>
    <w:rsid w:val="008E3FD8"/>
    <w:rsid w:val="008E42A6"/>
    <w:rsid w:val="008E4BD0"/>
    <w:rsid w:val="008E53E9"/>
    <w:rsid w:val="008E7BBC"/>
    <w:rsid w:val="008E7CA1"/>
    <w:rsid w:val="008F114F"/>
    <w:rsid w:val="008F1537"/>
    <w:rsid w:val="008F4120"/>
    <w:rsid w:val="008F67E8"/>
    <w:rsid w:val="008F7E89"/>
    <w:rsid w:val="009016C8"/>
    <w:rsid w:val="00902441"/>
    <w:rsid w:val="00904564"/>
    <w:rsid w:val="00904B68"/>
    <w:rsid w:val="00906084"/>
    <w:rsid w:val="009065D3"/>
    <w:rsid w:val="00910CF7"/>
    <w:rsid w:val="00912788"/>
    <w:rsid w:val="0091306E"/>
    <w:rsid w:val="009210D0"/>
    <w:rsid w:val="00921652"/>
    <w:rsid w:val="009224A5"/>
    <w:rsid w:val="009243DB"/>
    <w:rsid w:val="009244A8"/>
    <w:rsid w:val="00925D35"/>
    <w:rsid w:val="00934563"/>
    <w:rsid w:val="00935159"/>
    <w:rsid w:val="0093722D"/>
    <w:rsid w:val="00946020"/>
    <w:rsid w:val="00947642"/>
    <w:rsid w:val="00953CDD"/>
    <w:rsid w:val="009540D8"/>
    <w:rsid w:val="009554AA"/>
    <w:rsid w:val="00956F49"/>
    <w:rsid w:val="0095781B"/>
    <w:rsid w:val="009623AA"/>
    <w:rsid w:val="00963270"/>
    <w:rsid w:val="0097006C"/>
    <w:rsid w:val="00971A33"/>
    <w:rsid w:val="00973FB7"/>
    <w:rsid w:val="0097585F"/>
    <w:rsid w:val="00977821"/>
    <w:rsid w:val="0098016F"/>
    <w:rsid w:val="00981A89"/>
    <w:rsid w:val="0098347E"/>
    <w:rsid w:val="00984E40"/>
    <w:rsid w:val="00985AA5"/>
    <w:rsid w:val="00986985"/>
    <w:rsid w:val="00987455"/>
    <w:rsid w:val="00987C9C"/>
    <w:rsid w:val="0099062A"/>
    <w:rsid w:val="00992D14"/>
    <w:rsid w:val="00993574"/>
    <w:rsid w:val="00995436"/>
    <w:rsid w:val="00996559"/>
    <w:rsid w:val="00997936"/>
    <w:rsid w:val="00997FFC"/>
    <w:rsid w:val="009A11A6"/>
    <w:rsid w:val="009A28D3"/>
    <w:rsid w:val="009A3CDB"/>
    <w:rsid w:val="009B4253"/>
    <w:rsid w:val="009B429B"/>
    <w:rsid w:val="009B78DB"/>
    <w:rsid w:val="009C047F"/>
    <w:rsid w:val="009C14F5"/>
    <w:rsid w:val="009C3395"/>
    <w:rsid w:val="009C7F72"/>
    <w:rsid w:val="009D1DBB"/>
    <w:rsid w:val="009D20B4"/>
    <w:rsid w:val="009D2264"/>
    <w:rsid w:val="009D2BEB"/>
    <w:rsid w:val="009D360C"/>
    <w:rsid w:val="009D4BE5"/>
    <w:rsid w:val="009D7B15"/>
    <w:rsid w:val="009E2759"/>
    <w:rsid w:val="009E2BE9"/>
    <w:rsid w:val="009F0CC4"/>
    <w:rsid w:val="009F2AAD"/>
    <w:rsid w:val="009F4B27"/>
    <w:rsid w:val="009F5A4B"/>
    <w:rsid w:val="009F7977"/>
    <w:rsid w:val="00A0046A"/>
    <w:rsid w:val="00A00790"/>
    <w:rsid w:val="00A0081D"/>
    <w:rsid w:val="00A01C14"/>
    <w:rsid w:val="00A028EB"/>
    <w:rsid w:val="00A04671"/>
    <w:rsid w:val="00A06E7A"/>
    <w:rsid w:val="00A11275"/>
    <w:rsid w:val="00A1350C"/>
    <w:rsid w:val="00A14669"/>
    <w:rsid w:val="00A16138"/>
    <w:rsid w:val="00A1632E"/>
    <w:rsid w:val="00A20391"/>
    <w:rsid w:val="00A22EDB"/>
    <w:rsid w:val="00A32698"/>
    <w:rsid w:val="00A35119"/>
    <w:rsid w:val="00A40F41"/>
    <w:rsid w:val="00A4173E"/>
    <w:rsid w:val="00A464BB"/>
    <w:rsid w:val="00A5036F"/>
    <w:rsid w:val="00A50562"/>
    <w:rsid w:val="00A51EA1"/>
    <w:rsid w:val="00A60C9F"/>
    <w:rsid w:val="00A65D7F"/>
    <w:rsid w:val="00A66873"/>
    <w:rsid w:val="00A67E0A"/>
    <w:rsid w:val="00A7152B"/>
    <w:rsid w:val="00A74657"/>
    <w:rsid w:val="00A75745"/>
    <w:rsid w:val="00A76012"/>
    <w:rsid w:val="00A77268"/>
    <w:rsid w:val="00A77EEE"/>
    <w:rsid w:val="00A802E8"/>
    <w:rsid w:val="00A80DED"/>
    <w:rsid w:val="00A81F8E"/>
    <w:rsid w:val="00A83533"/>
    <w:rsid w:val="00A8380C"/>
    <w:rsid w:val="00A96E0D"/>
    <w:rsid w:val="00AA2A4A"/>
    <w:rsid w:val="00AA4714"/>
    <w:rsid w:val="00AA5969"/>
    <w:rsid w:val="00AB00B2"/>
    <w:rsid w:val="00AB1359"/>
    <w:rsid w:val="00AB5327"/>
    <w:rsid w:val="00AB5D04"/>
    <w:rsid w:val="00AC1385"/>
    <w:rsid w:val="00AC192F"/>
    <w:rsid w:val="00AC204B"/>
    <w:rsid w:val="00AC2888"/>
    <w:rsid w:val="00AC346D"/>
    <w:rsid w:val="00AC37DC"/>
    <w:rsid w:val="00AC49DE"/>
    <w:rsid w:val="00AD4417"/>
    <w:rsid w:val="00AD4419"/>
    <w:rsid w:val="00AD65A9"/>
    <w:rsid w:val="00AD6C65"/>
    <w:rsid w:val="00AD6D11"/>
    <w:rsid w:val="00AE1B02"/>
    <w:rsid w:val="00AE4453"/>
    <w:rsid w:val="00AE5CDF"/>
    <w:rsid w:val="00AE701F"/>
    <w:rsid w:val="00AE7B6E"/>
    <w:rsid w:val="00AF0631"/>
    <w:rsid w:val="00AF2A0D"/>
    <w:rsid w:val="00AF4517"/>
    <w:rsid w:val="00AF73CC"/>
    <w:rsid w:val="00B00AAE"/>
    <w:rsid w:val="00B029FF"/>
    <w:rsid w:val="00B03407"/>
    <w:rsid w:val="00B04F4F"/>
    <w:rsid w:val="00B0513C"/>
    <w:rsid w:val="00B05E91"/>
    <w:rsid w:val="00B079B8"/>
    <w:rsid w:val="00B106A4"/>
    <w:rsid w:val="00B1096F"/>
    <w:rsid w:val="00B11198"/>
    <w:rsid w:val="00B11E4D"/>
    <w:rsid w:val="00B1615D"/>
    <w:rsid w:val="00B168C4"/>
    <w:rsid w:val="00B175DC"/>
    <w:rsid w:val="00B179AC"/>
    <w:rsid w:val="00B20E86"/>
    <w:rsid w:val="00B22796"/>
    <w:rsid w:val="00B262F2"/>
    <w:rsid w:val="00B271ED"/>
    <w:rsid w:val="00B30291"/>
    <w:rsid w:val="00B30ABE"/>
    <w:rsid w:val="00B320A9"/>
    <w:rsid w:val="00B32330"/>
    <w:rsid w:val="00B3660E"/>
    <w:rsid w:val="00B3667F"/>
    <w:rsid w:val="00B374E0"/>
    <w:rsid w:val="00B417C7"/>
    <w:rsid w:val="00B42B8D"/>
    <w:rsid w:val="00B44DB2"/>
    <w:rsid w:val="00B47CE3"/>
    <w:rsid w:val="00B540BE"/>
    <w:rsid w:val="00B554B5"/>
    <w:rsid w:val="00B57AFA"/>
    <w:rsid w:val="00B57C02"/>
    <w:rsid w:val="00B603B5"/>
    <w:rsid w:val="00B620A2"/>
    <w:rsid w:val="00B67975"/>
    <w:rsid w:val="00B71D79"/>
    <w:rsid w:val="00B76A36"/>
    <w:rsid w:val="00B77508"/>
    <w:rsid w:val="00B826FF"/>
    <w:rsid w:val="00B86296"/>
    <w:rsid w:val="00B9187F"/>
    <w:rsid w:val="00B91DB8"/>
    <w:rsid w:val="00B94AC0"/>
    <w:rsid w:val="00B953CB"/>
    <w:rsid w:val="00BA36A8"/>
    <w:rsid w:val="00BA67C5"/>
    <w:rsid w:val="00BB07CF"/>
    <w:rsid w:val="00BB1D74"/>
    <w:rsid w:val="00BB2A86"/>
    <w:rsid w:val="00BB5E72"/>
    <w:rsid w:val="00BC4C24"/>
    <w:rsid w:val="00BC58BE"/>
    <w:rsid w:val="00BC6F47"/>
    <w:rsid w:val="00BD2AC4"/>
    <w:rsid w:val="00BD4B3D"/>
    <w:rsid w:val="00BD66DB"/>
    <w:rsid w:val="00BD6A35"/>
    <w:rsid w:val="00BE0340"/>
    <w:rsid w:val="00BE0D7C"/>
    <w:rsid w:val="00BE37CC"/>
    <w:rsid w:val="00BE3FA1"/>
    <w:rsid w:val="00BE5999"/>
    <w:rsid w:val="00BE6568"/>
    <w:rsid w:val="00BE667F"/>
    <w:rsid w:val="00BF7754"/>
    <w:rsid w:val="00C01F2B"/>
    <w:rsid w:val="00C0286F"/>
    <w:rsid w:val="00C04B5E"/>
    <w:rsid w:val="00C05441"/>
    <w:rsid w:val="00C05959"/>
    <w:rsid w:val="00C07453"/>
    <w:rsid w:val="00C1056F"/>
    <w:rsid w:val="00C12534"/>
    <w:rsid w:val="00C13993"/>
    <w:rsid w:val="00C14E4E"/>
    <w:rsid w:val="00C202D4"/>
    <w:rsid w:val="00C2517E"/>
    <w:rsid w:val="00C256FE"/>
    <w:rsid w:val="00C2744B"/>
    <w:rsid w:val="00C333BC"/>
    <w:rsid w:val="00C33B60"/>
    <w:rsid w:val="00C340F0"/>
    <w:rsid w:val="00C34423"/>
    <w:rsid w:val="00C34CCC"/>
    <w:rsid w:val="00C377C7"/>
    <w:rsid w:val="00C37867"/>
    <w:rsid w:val="00C40AC6"/>
    <w:rsid w:val="00C4113D"/>
    <w:rsid w:val="00C4424E"/>
    <w:rsid w:val="00C46046"/>
    <w:rsid w:val="00C5134E"/>
    <w:rsid w:val="00C55DDF"/>
    <w:rsid w:val="00C62408"/>
    <w:rsid w:val="00C62966"/>
    <w:rsid w:val="00C64853"/>
    <w:rsid w:val="00C65D6F"/>
    <w:rsid w:val="00C714CF"/>
    <w:rsid w:val="00C76C17"/>
    <w:rsid w:val="00C804AE"/>
    <w:rsid w:val="00C85E68"/>
    <w:rsid w:val="00C87244"/>
    <w:rsid w:val="00C9234D"/>
    <w:rsid w:val="00C94AEB"/>
    <w:rsid w:val="00C94D59"/>
    <w:rsid w:val="00C9720D"/>
    <w:rsid w:val="00CA04D6"/>
    <w:rsid w:val="00CA30F1"/>
    <w:rsid w:val="00CA4DA7"/>
    <w:rsid w:val="00CB15BF"/>
    <w:rsid w:val="00CB4218"/>
    <w:rsid w:val="00CB4DC4"/>
    <w:rsid w:val="00CB4E40"/>
    <w:rsid w:val="00CB6DFD"/>
    <w:rsid w:val="00CB7CC2"/>
    <w:rsid w:val="00CC4682"/>
    <w:rsid w:val="00CC5222"/>
    <w:rsid w:val="00CC6288"/>
    <w:rsid w:val="00CC638D"/>
    <w:rsid w:val="00CD3FC9"/>
    <w:rsid w:val="00CD5EE6"/>
    <w:rsid w:val="00CE0DC4"/>
    <w:rsid w:val="00CE0F5A"/>
    <w:rsid w:val="00CE2B35"/>
    <w:rsid w:val="00CE3D77"/>
    <w:rsid w:val="00CE4F6B"/>
    <w:rsid w:val="00CE54A3"/>
    <w:rsid w:val="00CF196A"/>
    <w:rsid w:val="00CF23B9"/>
    <w:rsid w:val="00CF3ACA"/>
    <w:rsid w:val="00CF3EA8"/>
    <w:rsid w:val="00CF4812"/>
    <w:rsid w:val="00D01D5F"/>
    <w:rsid w:val="00D02949"/>
    <w:rsid w:val="00D048EB"/>
    <w:rsid w:val="00D0517F"/>
    <w:rsid w:val="00D06D88"/>
    <w:rsid w:val="00D07389"/>
    <w:rsid w:val="00D074FE"/>
    <w:rsid w:val="00D106D0"/>
    <w:rsid w:val="00D11AF0"/>
    <w:rsid w:val="00D14183"/>
    <w:rsid w:val="00D16749"/>
    <w:rsid w:val="00D17700"/>
    <w:rsid w:val="00D17989"/>
    <w:rsid w:val="00D2033A"/>
    <w:rsid w:val="00D22503"/>
    <w:rsid w:val="00D26D5D"/>
    <w:rsid w:val="00D31A18"/>
    <w:rsid w:val="00D345EA"/>
    <w:rsid w:val="00D370E8"/>
    <w:rsid w:val="00D441D9"/>
    <w:rsid w:val="00D45980"/>
    <w:rsid w:val="00D500E2"/>
    <w:rsid w:val="00D508A1"/>
    <w:rsid w:val="00D5226B"/>
    <w:rsid w:val="00D52BE8"/>
    <w:rsid w:val="00D55733"/>
    <w:rsid w:val="00D56BDF"/>
    <w:rsid w:val="00D62103"/>
    <w:rsid w:val="00D63A6E"/>
    <w:rsid w:val="00D64894"/>
    <w:rsid w:val="00D65ECC"/>
    <w:rsid w:val="00D66573"/>
    <w:rsid w:val="00D715B3"/>
    <w:rsid w:val="00D7275D"/>
    <w:rsid w:val="00D73014"/>
    <w:rsid w:val="00D73456"/>
    <w:rsid w:val="00D9030F"/>
    <w:rsid w:val="00D920C4"/>
    <w:rsid w:val="00D94DBA"/>
    <w:rsid w:val="00D966C6"/>
    <w:rsid w:val="00DA1084"/>
    <w:rsid w:val="00DA2305"/>
    <w:rsid w:val="00DA261F"/>
    <w:rsid w:val="00DA3842"/>
    <w:rsid w:val="00DA5BCA"/>
    <w:rsid w:val="00DB1565"/>
    <w:rsid w:val="00DB17FF"/>
    <w:rsid w:val="00DB418C"/>
    <w:rsid w:val="00DC0414"/>
    <w:rsid w:val="00DC0E46"/>
    <w:rsid w:val="00DC1DCD"/>
    <w:rsid w:val="00DC2D0B"/>
    <w:rsid w:val="00DC4AE0"/>
    <w:rsid w:val="00DC59D8"/>
    <w:rsid w:val="00DC784D"/>
    <w:rsid w:val="00DD41F0"/>
    <w:rsid w:val="00DD7A6F"/>
    <w:rsid w:val="00DE13C5"/>
    <w:rsid w:val="00DE19ED"/>
    <w:rsid w:val="00DE306E"/>
    <w:rsid w:val="00DE3E71"/>
    <w:rsid w:val="00DE50B6"/>
    <w:rsid w:val="00DE5B28"/>
    <w:rsid w:val="00DE5D13"/>
    <w:rsid w:val="00DF1752"/>
    <w:rsid w:val="00DF6283"/>
    <w:rsid w:val="00DF67C6"/>
    <w:rsid w:val="00E00110"/>
    <w:rsid w:val="00E00921"/>
    <w:rsid w:val="00E00B2E"/>
    <w:rsid w:val="00E058A5"/>
    <w:rsid w:val="00E068C0"/>
    <w:rsid w:val="00E11E72"/>
    <w:rsid w:val="00E1264F"/>
    <w:rsid w:val="00E160C2"/>
    <w:rsid w:val="00E167FF"/>
    <w:rsid w:val="00E20139"/>
    <w:rsid w:val="00E22827"/>
    <w:rsid w:val="00E23434"/>
    <w:rsid w:val="00E24BC2"/>
    <w:rsid w:val="00E2530A"/>
    <w:rsid w:val="00E25673"/>
    <w:rsid w:val="00E265DD"/>
    <w:rsid w:val="00E2691F"/>
    <w:rsid w:val="00E3058F"/>
    <w:rsid w:val="00E30F8C"/>
    <w:rsid w:val="00E316B0"/>
    <w:rsid w:val="00E31B62"/>
    <w:rsid w:val="00E34F56"/>
    <w:rsid w:val="00E36057"/>
    <w:rsid w:val="00E36B3E"/>
    <w:rsid w:val="00E36C1D"/>
    <w:rsid w:val="00E42B9C"/>
    <w:rsid w:val="00E44C55"/>
    <w:rsid w:val="00E44F34"/>
    <w:rsid w:val="00E46AC4"/>
    <w:rsid w:val="00E47622"/>
    <w:rsid w:val="00E50A4C"/>
    <w:rsid w:val="00E54CE0"/>
    <w:rsid w:val="00E54ED3"/>
    <w:rsid w:val="00E56559"/>
    <w:rsid w:val="00E65937"/>
    <w:rsid w:val="00E65C92"/>
    <w:rsid w:val="00E65F91"/>
    <w:rsid w:val="00E6638B"/>
    <w:rsid w:val="00E708F2"/>
    <w:rsid w:val="00E714D4"/>
    <w:rsid w:val="00E82209"/>
    <w:rsid w:val="00E832C4"/>
    <w:rsid w:val="00E83ACB"/>
    <w:rsid w:val="00E83D1C"/>
    <w:rsid w:val="00E83FC3"/>
    <w:rsid w:val="00E87378"/>
    <w:rsid w:val="00E93794"/>
    <w:rsid w:val="00E94E4D"/>
    <w:rsid w:val="00E95C07"/>
    <w:rsid w:val="00E974D0"/>
    <w:rsid w:val="00E97993"/>
    <w:rsid w:val="00E97C9C"/>
    <w:rsid w:val="00EA03FA"/>
    <w:rsid w:val="00EA33B1"/>
    <w:rsid w:val="00EA368A"/>
    <w:rsid w:val="00EA5045"/>
    <w:rsid w:val="00EB12B2"/>
    <w:rsid w:val="00EB79E0"/>
    <w:rsid w:val="00EC0F5B"/>
    <w:rsid w:val="00EC2CCD"/>
    <w:rsid w:val="00EC50E4"/>
    <w:rsid w:val="00ED195D"/>
    <w:rsid w:val="00ED2445"/>
    <w:rsid w:val="00ED302D"/>
    <w:rsid w:val="00ED50A5"/>
    <w:rsid w:val="00ED6940"/>
    <w:rsid w:val="00EE1647"/>
    <w:rsid w:val="00EE4EAD"/>
    <w:rsid w:val="00EE57DB"/>
    <w:rsid w:val="00EE68FA"/>
    <w:rsid w:val="00EE725F"/>
    <w:rsid w:val="00EF01B0"/>
    <w:rsid w:val="00EF1D00"/>
    <w:rsid w:val="00EF1F3D"/>
    <w:rsid w:val="00EF31B4"/>
    <w:rsid w:val="00EF6096"/>
    <w:rsid w:val="00EF6C45"/>
    <w:rsid w:val="00F02E45"/>
    <w:rsid w:val="00F05B82"/>
    <w:rsid w:val="00F12CB5"/>
    <w:rsid w:val="00F135A5"/>
    <w:rsid w:val="00F17877"/>
    <w:rsid w:val="00F21A48"/>
    <w:rsid w:val="00F22869"/>
    <w:rsid w:val="00F22DBB"/>
    <w:rsid w:val="00F24B07"/>
    <w:rsid w:val="00F27544"/>
    <w:rsid w:val="00F31187"/>
    <w:rsid w:val="00F35C1A"/>
    <w:rsid w:val="00F372D0"/>
    <w:rsid w:val="00F42661"/>
    <w:rsid w:val="00F44CF6"/>
    <w:rsid w:val="00F4680A"/>
    <w:rsid w:val="00F46D1D"/>
    <w:rsid w:val="00F46F52"/>
    <w:rsid w:val="00F546BE"/>
    <w:rsid w:val="00F54A8B"/>
    <w:rsid w:val="00F63FAC"/>
    <w:rsid w:val="00F653D0"/>
    <w:rsid w:val="00F6667D"/>
    <w:rsid w:val="00F73261"/>
    <w:rsid w:val="00F74335"/>
    <w:rsid w:val="00F763CB"/>
    <w:rsid w:val="00F809C8"/>
    <w:rsid w:val="00F82343"/>
    <w:rsid w:val="00F90FF3"/>
    <w:rsid w:val="00F96B90"/>
    <w:rsid w:val="00F97E36"/>
    <w:rsid w:val="00FA1189"/>
    <w:rsid w:val="00FA22E5"/>
    <w:rsid w:val="00FA356E"/>
    <w:rsid w:val="00FA4773"/>
    <w:rsid w:val="00FA4B1A"/>
    <w:rsid w:val="00FA51B2"/>
    <w:rsid w:val="00FB196A"/>
    <w:rsid w:val="00FB3B79"/>
    <w:rsid w:val="00FB55F2"/>
    <w:rsid w:val="00FB573D"/>
    <w:rsid w:val="00FC5BAE"/>
    <w:rsid w:val="00FC6EFE"/>
    <w:rsid w:val="00FC6F10"/>
    <w:rsid w:val="00FD110D"/>
    <w:rsid w:val="00FD1B85"/>
    <w:rsid w:val="00FD2A45"/>
    <w:rsid w:val="00FD369D"/>
    <w:rsid w:val="00FD547E"/>
    <w:rsid w:val="00FD5498"/>
    <w:rsid w:val="00FE77DE"/>
    <w:rsid w:val="00FF0769"/>
    <w:rsid w:val="00FF2508"/>
    <w:rsid w:val="00FF37B2"/>
    <w:rsid w:val="00FF44AD"/>
    <w:rsid w:val="00FF5A3B"/>
    <w:rsid w:val="00FF66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640813616">
      <w:bodyDiv w:val="true"/>
      <w:marLeft w:val="0"/>
      <w:marRight w:val="0"/>
      <w:marTop w:val="0"/>
      <w:marBottom w:val="0"/>
      <w:divBdr>
        <w:top w:val="none" w:color="auto" w:sz="0" w:space="0"/>
        <w:left w:val="none" w:color="auto" w:sz="0" w:space="0"/>
        <w:bottom w:val="none" w:color="auto" w:sz="0" w:space="0"/>
        <w:right w:val="none" w:color="auto" w:sz="0" w:space="0"/>
      </w:divBdr>
    </w:div>
    <w:div w:id="649947951">
      <w:bodyDiv w:val="true"/>
      <w:marLeft w:val="0"/>
      <w:marRight w:val="0"/>
      <w:marTop w:val="0"/>
      <w:marBottom w:val="0"/>
      <w:divBdr>
        <w:top w:val="none" w:color="auto" w:sz="0" w:space="0"/>
        <w:left w:val="none" w:color="auto" w:sz="0" w:space="0"/>
        <w:bottom w:val="none" w:color="auto" w:sz="0" w:space="0"/>
        <w:right w:val="none" w:color="auto" w:sz="0" w:space="0"/>
      </w:divBdr>
    </w:div>
    <w:div w:id="1273978127">
      <w:bodyDiv w:val="true"/>
      <w:marLeft w:val="0"/>
      <w:marRight w:val="0"/>
      <w:marTop w:val="0"/>
      <w:marBottom w:val="0"/>
      <w:divBdr>
        <w:top w:val="none" w:color="auto" w:sz="0" w:space="0"/>
        <w:left w:val="none" w:color="auto" w:sz="0" w:space="0"/>
        <w:bottom w:val="none" w:color="auto" w:sz="0" w:space="0"/>
        <w:right w:val="none" w:color="auto" w:sz="0" w:space="0"/>
      </w:divBdr>
    </w:div>
    <w:div w:id="1646817944">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svibnja 2024.</izvorni_sadrzaj>
    <derivirana_varijabla naziv="DomainObject.StvarniPocetakDatum_1">21. svibnja 2024.</derivirana_varijabla>
  </DomainObject.StvarniPocetakDatum>
  <DomainObject.StvarniZavrsetakDatum>
    <izvorni_sadrzaj>21. svibnja 2024.</izvorni_sadrzaj>
    <derivirana_varijabla naziv="DomainObject.StvarniZavrsetakDatum_1">21. svibnja 2024.</derivirana_varijabla>
  </DomainObject.StvarniZavrsetakDatum>
  <DomainObject.PlaniraniZavrsetakDatum>
    <izvorni_sadrzaj>21. svibnja 2024.</izvorni_sadrzaj>
    <derivirana_varijabla naziv="DomainObject.PlaniraniZavrsetakDatum_1">21. svibnja 2024.</derivirana_varijabla>
  </DomainObject.PlaniraniZavrsetakDatum>
  <DomainObject.PlaniraniPocetakDatum>
    <izvorni_sadrzaj>21. svibnja 2024.</izvorni_sadrzaj>
    <derivirana_varijabla naziv="DomainObject.PlaniraniPocetakDatum_1">21. svibnja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21. svibnja 2024.</izvorni_sadrzaj>
    <derivirana_varijabla naziv="DomainObject.Zapisnik.DatumKreiranja_1">21. svibnja 2024.</derivirana_varijabla>
  </DomainObject.Zapisnik.DatumKreiranja>
  <DomainObject.Zapisnik.ImovinskaKorist>
    <izvorni_sadrzaj/>
    <derivirana_varijabla naziv="DomainObject.Zapisnik.ImovinskaKorist_1"/>
  </DomainObject.Zapisnik.ImovinskaKorist>
  <DomainObject.Zapisnik.Oznaka>
    <izvorni_sadrzaj>St-643/2023-29</izvorni_sadrzaj>
    <derivirana_varijabla naziv="DomainObject.Zapisnik.Oznaka_1">St-643/2023-29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rujna 2023.</izvorni_sadrzaj>
    <derivirana_varijabla naziv="DomainObject.Predmet.DatumIzradeOptuznogAkta_1">18. rujna 2023.</derivirana_varijabla>
  </DomainObject.Predmet.DatumIzradeOptuznogAkta>
  <DomainObject.Predmet.DatumIzradeOptuznogAktaFormated>
    <izvorni_sadrzaj>18.9.2023.</izvorni_sadrzaj>
    <derivirana_varijabla naziv="DomainObject.Predmet.DatumIzradeOptuznogAktaFormated_1">18.9.2023.</derivirana_varijabla>
  </DomainObject.Predmet.DatumIzradeOptuznogAktaFormated>
  <DomainObject.Predmet.DatumOsnivanja>
    <izvorni_sadrzaj>20. rujna 2023.</izvorni_sadrzaj>
    <derivirana_varijabla naziv="DomainObject.Predmet.DatumOsnivanja_1">20.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rujna 2023.</izvorni_sadrzaj>
    <derivirana_varijabla naziv="DomainObject.Predmet.DatumPrimitkaOptuznogAkta_1">19. rujna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St-643/2023</izvorni_sadrzaj>
    <derivirana_varijabla naziv="DomainObject.Predmet.OznakaBroj_1">St-643/2023</derivirana_varijabla>
  </DomainObject.Predmet.OznakaBroj>
  <DomainObject.Predmet.OznakaBrojOptuznogAkta>
    <izvorni_sadrzaj>04-06-23-3969</izvorni_sadrzaj>
    <derivirana_varijabla naziv="DomainObject.Predmet.OznakaBrojOptuznogAkta_1">04-06-23-3969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BRAVARIJA ANDRIČEVIĆ j.d.o.o. za trgovinu i usluge u stečaju zastupanog po punomoćniku Božica Andričević</izvorni_sadrzaj>
    <derivirana_varijabla naziv="DomainObject.Predmet.ProtustrankaFormated_1">  BRAVARIJA ANDRIČEVIĆ j.d.o.o. za trgovinu i usluge u stečaju zastupanog po punomoćniku Božica Andričević</derivirana_varijabla>
  </DomainObject.Predmet.ProtustrankaFormated>
  <DomainObject.Predmet.ProtustrankaFormatedOIB>
    <izvorni_sadrzaj>  BRAVARIJA ANDRIČEVIĆ j.d.o.o. za trgovinu i usluge u stečaju, OIB 69290622559 zastupanog po punomoćniku Božica Andričević</izvorni_sadrzaj>
    <derivirana_varijabla naziv="DomainObject.Predmet.ProtustrankaFormatedOIB_1">  BRAVARIJA ANDRIČEVIĆ j.d.o.o. za trgovinu i usluge u stečaju, OIB 69290622559 zastupanog po punomoćniku Božica Andričević</derivirana_varijabla>
  </DomainObject.Predmet.ProtustrankaFormatedOIB>
  <DomainObject.Predmet.ProtustrankaFormatedWithAdress>
    <izvorni_sadrzaj> BRAVARIJA ANDRIČEVIĆ j.d.o.o. za trgovinu i usluge u stečaju, Gospodarska ulica 8, 32100 Vinkovci zastupanog po punomoćniku Božica Andričević</izvorni_sadrzaj>
    <derivirana_varijabla naziv="DomainObject.Predmet.ProtustrankaFormatedWithAdress_1"> BRAVARIJA ANDRIČEVIĆ j.d.o.o. za trgovinu i usluge u stečaju, Gospodarska ulica 8, 32100 Vinkovci zastupanog po punomoćniku Božica Andričević</derivirana_varijabla>
  </DomainObject.Predmet.ProtustrankaFormatedWithAdress>
  <DomainObject.Predmet.ProtustrankaFormatedWithAdressOIB>
    <izvorni_sadrzaj> BRAVARIJA ANDRIČEVIĆ j.d.o.o. za trgovinu i usluge u stečaju, OIB 69290622559, Gospodarska ulica 8, 32100 Vinkovci zastupanog po punomoćniku Božica Andričević</izvorni_sadrzaj>
    <derivirana_varijabla naziv="DomainObject.Predmet.ProtustrankaFormatedWithAdressOIB_1"> BRAVARIJA ANDRIČEVIĆ j.d.o.o. za trgovinu i usluge u stečaju, OIB 69290622559, Gospodarska ulica 8, 32100 Vinkovci zastupanog po punomoćniku Božica Andričević</derivirana_varijabla>
  </DomainObject.Predmet.ProtustrankaFormatedWithAdressOIB>
  <DomainObject.Predmet.ProtustrankaWithAdress>
    <izvorni_sadrzaj>BRAVARIJA ANDRIČEVIĆ j.d.o.o. za trgovinu i usluge u stečaju Gospodarska ulica 8, 32100 Vinkovci</izvorni_sadrzaj>
    <derivirana_varijabla naziv="DomainObject.Predmet.ProtustrankaWithAdress_1">BRAVARIJA ANDRIČEVIĆ j.d.o.o. za trgovinu i usluge u stečaju Gospodarska ulica 8, 32100 Vinkovci</derivirana_varijabla>
  </DomainObject.Predmet.ProtustrankaWithAdress>
  <DomainObject.Predmet.ProtustrankaWithAdressOIB>
    <izvorni_sadrzaj>BRAVARIJA ANDRIČEVIĆ j.d.o.o. za trgovinu i usluge u stečaju, OIB 69290622559, Gospodarska ulica 8, 32100 Vinkovci</izvorni_sadrzaj>
    <derivirana_varijabla naziv="DomainObject.Predmet.ProtustrankaWithAdressOIB_1">BRAVARIJA ANDRIČEVIĆ j.d.o.o. za trgovinu i usluge u stečaju, OIB 69290622559, Gospodarska ulica 8, 32100 Vinkovci</derivirana_varijabla>
  </DomainObject.Predmet.ProtustrankaWithAdressOIB>
  <DomainObject.Predmet.ProtustrankaNazivFormated>
    <izvorni_sadrzaj>BRAVARIJA ANDRIČEVIĆ j.d.o.o. za trgovinu i usluge u stečaju</izvorni_sadrzaj>
    <derivirana_varijabla naziv="DomainObject.Predmet.ProtustrankaNazivFormated_1">BRAVARIJA ANDRIČEVIĆ j.d.o.o. za trgovinu i usluge u stečaju</derivirana_varijabla>
  </DomainObject.Predmet.ProtustrankaNazivFormated>
  <DomainObject.Predmet.ProtustrankaNazivFormatedOIB>
    <izvorni_sadrzaj>BRAVARIJA ANDRIČEVIĆ j.d.o.o. za trgovinu i usluge u stečaju, OIB 69290622559</izvorni_sadrzaj>
    <derivirana_varijabla naziv="DomainObject.Predmet.ProtustrankaNazivFormatedOIB_1">BRAVARIJA ANDRIČEVIĆ j.d.o.o. za trgovinu i usluge u stečaju, OIB 69290622559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BRAVARIJA ANDRIČEVIĆ j.d.o.o. za trgovinu i usluge u stečaju zastupanog po punomoćniku Božica Andričević</item>
    </izvorni_sadrzaj>
    <derivirana_varijabla naziv="DomainObject.Predmet.ProtuStrankaListFormated_1">
      <item>BRAVARIJA ANDRIČEVIĆ j.d.o.o. za trgovinu i usluge u stečaju zastupanog po punomoćniku Božica Andričević</item>
    </derivirana_varijabla>
  </DomainObject.Predmet.ProtuStrankaListFormated>
  <DomainObject.Predmet.ProtuStrankaListFormatedOIB>
    <izvorni_sadrzaj>
      <item>BRAVARIJA ANDRIČEVIĆ j.d.o.o. za trgovinu i usluge u stečaju, OIB 69290622559 zastupanog po punomoćniku Božica Andričević</item>
    </izvorni_sadrzaj>
    <derivirana_varijabla naziv="DomainObject.Predmet.ProtuStrankaListFormatedOIB_1">
      <item>BRAVARIJA ANDRIČEVIĆ j.d.o.o. za trgovinu i usluge u stečaju, OIB 69290622559 zastupanog po punomoćniku Božica Andričević</item>
    </derivirana_varijabla>
  </DomainObject.Predmet.ProtuStrankaListFormatedOIB>
  <DomainObject.Predmet.ProtuStrankaListFormatedWithAdress>
    <izvorni_sadrzaj>
      <item>BRAVARIJA ANDRIČEVIĆ j.d.o.o. za trgovinu i usluge u stečaju, Gospodarska ulica 8, 32100 Vinkovci zastupanog po punomoćniku Božica Andričević</item>
    </izvorni_sadrzaj>
    <derivirana_varijabla naziv="DomainObject.Predmet.ProtuStrankaListFormatedWithAdress_1">
      <item>BRAVARIJA ANDRIČEVIĆ j.d.o.o. za trgovinu i usluge u stečaju, Gospodarska ulica 8, 32100 Vinkovci zastupanog po punomoćniku Božica Andričević</item>
    </derivirana_varijabla>
  </DomainObject.Predmet.ProtuStrankaListFormatedWithAdress>
  <DomainObject.Predmet.ProtuStrankaListFormatedWithAdressOIB>
    <izvorni_sadrzaj>
      <item>BRAVARIJA ANDRIČEVIĆ j.d.o.o. za trgovinu i usluge u stečaju, OIB 69290622559, Gospodarska ulica 8, 32100 Vinkovci zastupanog po punomoćniku Božica Andričević</item>
    </izvorni_sadrzaj>
    <derivirana_varijabla naziv="DomainObject.Predmet.ProtuStrankaListFormatedWithAdressOIB_1">
      <item>BRAVARIJA ANDRIČEVIĆ j.d.o.o. za trgovinu i usluge u stečaju, OIB 69290622559, Gospodarska ulica 8, 32100 Vinkovci zastupanog po punomoćniku Božica Andričević</item>
    </derivirana_varijabla>
  </DomainObject.Predmet.ProtuStrankaListFormatedWithAdressOIB>
  <DomainObject.Predmet.ProtuStrankaListNazivFormated>
    <izvorni_sadrzaj>
      <item>BRAVARIJA ANDRIČEVIĆ j.d.o.o. za trgovinu i usluge u stečaju</item>
    </izvorni_sadrzaj>
    <derivirana_varijabla naziv="DomainObject.Predmet.ProtuStrankaListNazivFormated_1">
      <item>BRAVARIJA ANDRIČEVIĆ j.d.o.o. za trgovinu i usluge u stečaju</item>
    </derivirana_varijabla>
  </DomainObject.Predmet.ProtuStrankaListNazivFormated>
  <DomainObject.Predmet.ProtuStrankaListNazivFormatedOIB>
    <izvorni_sadrzaj>
      <item>BRAVARIJA ANDRIČEVIĆ j.d.o.o. za trgovinu i usluge u stečaju, OIB 69290622559</item>
    </izvorni_sadrzaj>
    <derivirana_varijabla naziv="DomainObject.Predmet.ProtuStrankaListNazivFormatedOIB_1">
      <item>BRAVARIJA ANDRIČEVIĆ j.d.o.o. za trgovinu i usluge u stečaju, OIB 69290622559</item>
    </derivirana_varijabla>
  </DomainObject.Predmet.ProtuStrankaListNazivFormatedOIB>
  <DomainObject.Predmet.OstaliListFormated>
    <izvorni_sadrzaj>
      <item>Božica Andričević punomoćnica sudionika u postupku BRAVARIJA ANDRIČEVIĆ j.d.o.o. za trgovinu i usluge u stečaju</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OstaliListFormated_1">
      <item>Božica Andričević punomoćnica sudionika u postupku BRAVARIJA ANDRIČEVIĆ j.d.o.o. za trgovinu i usluge u stečaju</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OstaliListFormated>
  <DomainObject.Predmet.OstaliListFormatedOIB>
    <izvorni_sadrzaj>
      <item>Božica Andričević, OIB 13141311835 punomoćnica sudionika u postupku BRAVARIJA ANDRIČEVIĆ j.d.o.o. za trgovinu i usluge u stečaju</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izvorni_sadrzaj>
    <derivirana_varijabla naziv="DomainObject.Predmet.OstaliListFormatedOIB_1">
      <item>Božica Andričević, OIB 13141311835 punomoćnica sudionika u postupku BRAVARIJA ANDRIČEVIĆ j.d.o.o. za trgovinu i usluge u stečaju</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derivirana_varijabla>
  </DomainObject.Predmet.OstaliListFormatedOIB>
  <DomainObject.Predmet.OstaliListFormatedWithAdress>
    <izvorni_sadrzaj>
      <item>Božica Andričević, Josipa Juraja Štrosmajera 4, 32100 Vinkovci punomoćnica sudionika u postupku BRAVARIJA ANDRIČEVIĆ j.d.o.o. za trgovinu i usluge u stečaju</item>
      <item>Vesna Lazarić</item>
      <item>Stjepan Širić, Europske avenije 3/I, 31000 Osijek</item>
      <item>Ana Bekavac</item>
      <item>Sibila Raumberger-Krištof, Ulica Ivana Kukuljevića 10, 35000 Slavonski Brod</item>
      <item>Nedeljka Životski, Ivana Meštrovića 6a, 32100 Vinkovci</item>
      <item>Božica Andričević</item>
      <item>ŽUPANIJSKO DRŽAVNO ODVJETNIŠTVO U SLAVONSKOM BRODU</item>
      <item>REPUBLIKA HRVATSKA, POREZNA UPRAVA</item>
    </izvorni_sadrzaj>
    <derivirana_varijabla naziv="DomainObject.Predmet.OstaliListFormatedWithAdress_1">
      <item>Božica Andričević, Josipa Juraja Štrosmajera 4, 32100 Vinkovci punomoćnica sudionika u postupku BRAVARIJA ANDRIČEVIĆ j.d.o.o. za trgovinu i usluge u stečaju</item>
      <item>Vesna Lazarić</item>
      <item>Stjepan Širić, Europske avenije 3/I, 31000 Osijek</item>
      <item>Ana Bekavac</item>
      <item>Sibila Raumberger-Krištof, Ulica Ivana Kukuljevića 10, 35000 Slavonski Brod</item>
      <item>Nedeljka Životski, Ivana Meštrovića 6a, 32100 Vinkovci</item>
      <item>Božica Andričević</item>
      <item>ŽUPANIJSKO DRŽAVNO ODVJETNIŠTVO U SLAVONSKOM BRODU</item>
      <item>REPUBLIKA HRVATSKA, POREZNA UPRAVA</item>
    </derivirana_varijabla>
  </DomainObject.Predmet.OstaliListFormatedWithAdress>
  <DomainObject.Predmet.OstaliListFormatedWithAdressOIB>
    <izvorni_sadrzaj>
      <item>Božica Andričević, OIB 13141311835, Josipa Juraja Štrosmajera 4, 32100 Vinkovci punomoćnica sudionika u postupku BRAVARIJA ANDRIČEVIĆ j.d.o.o. za trgovinu i usluge u stečaju</item>
      <item>Vesna Lazarić</item>
      <item>Stjepan Širić, OIB 81403852216, Europske avenije 3/I, 31000 Osijek</item>
      <item>Ana Bekavac</item>
      <item>Sibila Raumberger-Krištof, OIB 74076646862, Ulica Ivana Kukuljevića 10, 35000 Slavonski Brod</item>
      <item>Nedeljka Životski, OIB 22908187824, Ivana Meštrovića 6a, 32100 Vinkovci</item>
      <item>Božica Andričević</item>
      <item>ŽUPANIJSKO DRŽAVNO ODVJETNIŠTVO U SLAVONSKOM BRODU</item>
      <item>REPUBLIKA HRVATSKA, POREZNA UPRAVA</item>
    </izvorni_sadrzaj>
    <derivirana_varijabla naziv="DomainObject.Predmet.OstaliListFormatedWithAdressOIB_1">
      <item>Božica Andričević, OIB 13141311835, Josipa Juraja Štrosmajera 4, 32100 Vinkovci punomoćnica sudionika u postupku BRAVARIJA ANDRIČEVIĆ j.d.o.o. za trgovinu i usluge u stečaju</item>
      <item>Vesna Lazarić</item>
      <item>Stjepan Širić, OIB 81403852216, Europske avenije 3/I, 31000 Osijek</item>
      <item>Ana Bekavac</item>
      <item>Sibila Raumberger-Krištof, OIB 74076646862, Ulica Ivana Kukuljevića 10, 35000 Slavonski Brod</item>
      <item>Nedeljka Životski, OIB 22908187824, Ivana Meštrovića 6a, 32100 Vinkovci</item>
      <item>Božica Andričević</item>
      <item>ŽUPANIJSKO DRŽAVNO ODVJETNIŠTVO U SLAVONSKOM BRODU</item>
      <item>REPUBLIKA HRVATSKA, POREZNA UPRAVA</item>
    </derivirana_varijabla>
  </DomainObject.Predmet.OstaliListFormatedWithAdressOIB>
  <DomainObject.Predmet.OstaliListNazivFormated>
    <izvorni_sadrzaj>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OstaliListNazivFormated_1">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OstaliListNazivFormated>
  <DomainObject.Predmet.OstaliListNazivFormatedOIB>
    <izvorni_sadrzaj>
      <item>Božica Andričević, OIB 13141311835</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izvorni_sadrzaj>
    <derivirana_varijabla naziv="DomainObject.Predmet.OstaliListNazivFormatedOIB_1">
      <item>Božica Andričević, OIB 13141311835</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2024.</izvorni_sadrzaj>
    <derivirana_varijabla naziv="DomainObject.Datum_1">21. svibnja 2024.</derivirana_varijabla>
  </DomainObject.Datum>
  <DomainObject.PoslovniBrojDokumenta>
    <izvorni_sadrzaj>St-643/2023-29</izvorni_sadrzaj>
    <derivirana_varijabla naziv="DomainObject.PoslovniBrojDokumenta_1">St-643/2023-29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BRAVARIJA ANDRIČEVIĆ j.d.o.o. za trgovinu i usluge u stečaju</izvorni_sadrzaj>
    <derivirana_varijabla naziv="DomainObject.Predmet.ProtustrankaIDrugi_1">BRAVARIJA ANDRIČEVIĆ j.d.o.o. za trgovinu i usluge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BRAVARIJA ANDRIČEVIĆ j.d.o.o. za trgovinu i usluge u stečaju, OIB 69290622559, Gospodarska ulica 8, 32100 Vinkovci</izvorni_sadrzaj>
    <derivirana_varijabla naziv="DomainObject.Predmet.ProtustrankaIDrugiAdressOIB_1">BRAVARIJA ANDRIČEVIĆ j.d.o.o. za trgovinu i usluge u stečaju, OIB 69290622559, Gospodarska ulica 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BRAVARIJA ANDRIČEVIĆ j.d.o.o. za trgovinu i usluge u stečaju</item>
      <item>Financijska agencija</item>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SudioniciListNaziv_1">
      <item>BRAVARIJA ANDRIČEVIĆ j.d.o.o. za trgovinu i usluge u stečaju</item>
      <item>Financijska agencija</item>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SudioniciListNaziv>
  <DomainObject.Predmet.SudioniciListAdressOIB>
    <izvorni_sadrzaj>
      <item>BRAVARIJA ANDRIČEVIĆ j.d.o.o. za trgovinu i usluge u stečaju, OIB 69290622559, Gospodarska ulica 8,32100 Vinkovci</item>
      <item>Financijska agencija, OIB 85821130368, L.JAGERA 3,31000 Osijek</item>
      <item>Božica Andričević, OIB 13141311835, Josipa Juraja Štrosmajera 4,32100 Vinkovci</item>
      <item>Vesna Lazarić</item>
      <item>Stjepan Širić, OIB 81403852216, Europske avenije 3/I,31000 Osijek</item>
      <item>Ana Bekavac</item>
      <item>Sibila Raumberger-Krištof, OIB 74076646862, Ulica Ivana Kukuljevića 10,35000 Slavonski Brod</item>
      <item>Nedeljka Životski, OIB 22908187824, Ivana Meštrovića 6a,32100 Vinkovci</item>
      <item>Božica Andričević</item>
      <item>ŽUPANIJSKO DRŽAVNO ODVJETNIŠTVO U SLAVONSKOM BRODU</item>
      <item>REPUBLIKA HRVATSKA, POREZNA UPRAVA</item>
    </izvorni_sadrzaj>
    <derivirana_varijabla naziv="DomainObject.Predmet.SudioniciListAdressOIB_1">
      <item>BRAVARIJA ANDRIČEVIĆ j.d.o.o. za trgovinu i usluge u stečaju, OIB 69290622559, Gospodarska ulica 8,32100 Vinkovci</item>
      <item>Financijska agencija, OIB 85821130368, L.JAGERA 3,31000 Osijek</item>
      <item>Božica Andričević, OIB 13141311835, Josipa Juraja Štrosmajera 4,32100 Vinkovci</item>
      <item>Vesna Lazarić</item>
      <item>Stjepan Širić, OIB 81403852216, Europske avenije 3/I,31000 Osijek</item>
      <item>Ana Bekavac</item>
      <item>Sibila Raumberger-Krištof, OIB 74076646862, Ulica Ivana Kukuljevića 10,35000 Slavonski Brod</item>
      <item>Nedeljka Životski, OIB 22908187824, Ivana Meštrovića 6a,32100 Vinkovci</item>
      <item>Božica Andričević</item>
      <item>ŽUPANIJSKO DRŽAVNO ODVJETNIŠTVO U SLAVONSKOM BRODU</item>
      <item>REPUBLIKA HRVATSKA,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69290622559</item>
      <item>, OIB 85821130368</item>
      <item>, OIB 13141311835</item>
      <item>, OIB null</item>
      <item>, OIB 81403852216</item>
      <item>, OIB null</item>
      <item>, OIB 74076646862</item>
      <item>, OIB 22908187824</item>
      <item>, OIB null</item>
      <item>, OIB null</item>
      <item>, OIB null</item>
    </izvorni_sadrzaj>
    <derivirana_varijabla naziv="DomainObject.Predmet.SudioniciListNazivOIB_1">
      <item>, OIB 69290622559</item>
      <item>, OIB 85821130368</item>
      <item>, OIB 13141311835</item>
      <item>, OIB null</item>
      <item>, OIB 81403852216</item>
      <item>, OIB null</item>
      <item>, OIB 74076646862</item>
      <item>, OIB 22908187824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Ivana Gorana Kovačića 3, 47000 Karlovac</item>
    </izvorni_sadrzaj>
    <derivirana_varijabla naziv="DomainObject.Predmet.StecajniUpraviteljiListAddressOIB_1">
      <item>Marko Plavetić, OIB 54955106285, Ivana Gorana Kovačića 3,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4BF3B-2F8F-4143-A2DD-E31042A31E1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10</properties:Pages>
  <properties:Words>4360</properties:Words>
  <properties:Characters>24310</properties:Characters>
  <properties:Lines>494</properties:Lines>
  <properties:Paragraphs>132</properties:Paragraphs>
  <properties:TotalTime>237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28700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2024-05-21T06:06:00Z</dcterms:created>
  <dc:creator>wsadmin</dc:creator>
  <cp:lastModifiedBy>Marija Đurin</cp:lastModifiedBy>
  <cp:lastPrinted>2024-05-21T12:03:00Z</cp:lastPrinted>
  <dcterms:modified xmlns:xsi="http://www.w3.org/2001/XMLSchema-instance" xsi:type="dcterms:W3CDTF">2024-05-21T12:31:00Z</dcterms:modified>
  <cp:revision>193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St-643/2023-29 / Zapisnik - Ispitno ročište (St-643-2023 zapisnik -ispitno,izvještajno 21.5.2024.docx)</vt:lpwstr>
  </prop:property>
  <prop:property fmtid="{D5CDD505-2E9C-101B-9397-08002B2CF9AE}" pid="4" name="CC_coloring">
    <vt:bool>false</vt:bool>
  </prop:property>
  <prop:property fmtid="{D5CDD505-2E9C-101B-9397-08002B2CF9AE}" pid="5" name="BrojStranica">
    <vt:i4>10</vt:i4>
  </prop:property>
</prop:Properties>
</file>